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6630" w14:textId="6D644609" w:rsidR="000717C0" w:rsidRPr="000717C0" w:rsidRDefault="0051366B" w:rsidP="000717C0">
      <w:pPr>
        <w:spacing w:after="0" w:line="400" w:lineRule="exact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RE40 </w:t>
      </w:r>
      <w:r w:rsidR="00203A99">
        <w:rPr>
          <w:rFonts w:ascii="Arial" w:hAnsi="Arial" w:cs="Arial"/>
          <w:b/>
          <w:sz w:val="40"/>
          <w:szCs w:val="36"/>
        </w:rPr>
        <w:t xml:space="preserve">RFID </w:t>
      </w:r>
      <w:r w:rsidR="001E2C81">
        <w:rPr>
          <w:rFonts w:ascii="Arial" w:hAnsi="Arial" w:cs="Arial"/>
          <w:b/>
          <w:sz w:val="40"/>
          <w:szCs w:val="36"/>
        </w:rPr>
        <w:t>SDK for Windows</w:t>
      </w:r>
      <w:r w:rsidR="004F76A1">
        <w:rPr>
          <w:rFonts w:ascii="Arial" w:hAnsi="Arial" w:cs="Arial"/>
          <w:b/>
          <w:sz w:val="40"/>
          <w:szCs w:val="36"/>
        </w:rPr>
        <w:t xml:space="preserve"> </w:t>
      </w:r>
      <w:r w:rsidR="000717C0" w:rsidRPr="000717C0">
        <w:rPr>
          <w:rFonts w:ascii="Arial" w:hAnsi="Arial" w:cs="Arial"/>
          <w:b/>
          <w:sz w:val="40"/>
          <w:szCs w:val="36"/>
        </w:rPr>
        <w:t>Release Notes</w:t>
      </w:r>
    </w:p>
    <w:p w14:paraId="720F1321" w14:textId="2793B749" w:rsidR="0001195E" w:rsidRPr="002F1810" w:rsidRDefault="00BF57E9" w:rsidP="0001195E">
      <w:pPr>
        <w:spacing w:before="300" w:line="280" w:lineRule="exact"/>
        <w:rPr>
          <w:rFonts w:ascii="Arial" w:hAnsi="Arial" w:cs="Arial"/>
          <w:b/>
          <w:sz w:val="22"/>
          <w:szCs w:val="24"/>
        </w:rPr>
      </w:pPr>
      <w:r>
        <w:t>This document summarizes the following releases:</w:t>
      </w:r>
    </w:p>
    <w:tbl>
      <w:tblPr>
        <w:tblStyle w:val="TableGrid"/>
        <w:tblW w:w="9581" w:type="dxa"/>
        <w:tblInd w:w="-5" w:type="dxa"/>
        <w:tblLook w:val="04A0" w:firstRow="1" w:lastRow="0" w:firstColumn="1" w:lastColumn="0" w:noHBand="0" w:noVBand="1"/>
      </w:tblPr>
      <w:tblGrid>
        <w:gridCol w:w="3193"/>
        <w:gridCol w:w="3194"/>
        <w:gridCol w:w="3194"/>
      </w:tblGrid>
      <w:tr w:rsidR="0001195E" w14:paraId="26AE868F" w14:textId="77777777" w:rsidTr="00BF57E9">
        <w:trPr>
          <w:trHeight w:val="288"/>
        </w:trPr>
        <w:tc>
          <w:tcPr>
            <w:tcW w:w="3193" w:type="dxa"/>
            <w:vAlign w:val="center"/>
          </w:tcPr>
          <w:p w14:paraId="475DD512" w14:textId="68EB2091" w:rsidR="0001195E" w:rsidRPr="00BF57E9" w:rsidRDefault="00BF57E9" w:rsidP="00BF57E9">
            <w:pPr>
              <w:rPr>
                <w:rFonts w:cs="Arial"/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Release Number</w:t>
            </w:r>
          </w:p>
        </w:tc>
        <w:tc>
          <w:tcPr>
            <w:tcW w:w="3194" w:type="dxa"/>
            <w:vAlign w:val="center"/>
          </w:tcPr>
          <w:p w14:paraId="75C3E595" w14:textId="77777777" w:rsidR="0001195E" w:rsidRPr="00BF57E9" w:rsidRDefault="00BF57E9" w:rsidP="00BF57E9">
            <w:pPr>
              <w:rPr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Release Date</w:t>
            </w:r>
          </w:p>
        </w:tc>
        <w:tc>
          <w:tcPr>
            <w:tcW w:w="3194" w:type="dxa"/>
            <w:vAlign w:val="center"/>
          </w:tcPr>
          <w:p w14:paraId="774B815B" w14:textId="77777777" w:rsidR="0001195E" w:rsidRPr="00BF57E9" w:rsidRDefault="00BF57E9" w:rsidP="00BF5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See page</w:t>
            </w:r>
          </w:p>
        </w:tc>
      </w:tr>
      <w:tr w:rsidR="0001195E" w14:paraId="0C58F599" w14:textId="77777777" w:rsidTr="00BF57E9">
        <w:trPr>
          <w:trHeight w:val="288"/>
        </w:trPr>
        <w:tc>
          <w:tcPr>
            <w:tcW w:w="3193" w:type="dxa"/>
            <w:vAlign w:val="center"/>
          </w:tcPr>
          <w:p w14:paraId="106CD13A" w14:textId="60F560AC" w:rsidR="0001195E" w:rsidRPr="000B440D" w:rsidRDefault="001E2C81" w:rsidP="00BF57E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1.0.0.</w:t>
            </w:r>
            <w:r w:rsidR="00825A77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194" w:type="dxa"/>
            <w:vAlign w:val="center"/>
          </w:tcPr>
          <w:p w14:paraId="39A3572B" w14:textId="2122B234" w:rsidR="0001195E" w:rsidRPr="000B440D" w:rsidRDefault="00203A99" w:rsidP="00BF5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05-Aug-2020</w:t>
            </w:r>
          </w:p>
        </w:tc>
        <w:tc>
          <w:tcPr>
            <w:tcW w:w="3194" w:type="dxa"/>
            <w:vAlign w:val="center"/>
          </w:tcPr>
          <w:p w14:paraId="4A53CFD5" w14:textId="77777777" w:rsidR="0001195E" w:rsidRPr="000B440D" w:rsidRDefault="000717C0" w:rsidP="00BF5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1</w:t>
            </w:r>
          </w:p>
        </w:tc>
      </w:tr>
    </w:tbl>
    <w:p w14:paraId="4BD2B28B" w14:textId="77777777" w:rsidR="0001195E" w:rsidRDefault="00BF57E9" w:rsidP="00BF57E9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support, please visit </w:t>
      </w:r>
      <w:hyperlink r:id="rId11" w:history="1">
        <w:r w:rsidR="00307F92" w:rsidRPr="00DB5B8A">
          <w:rPr>
            <w:rStyle w:val="Hyperlink"/>
            <w:rFonts w:ascii="Arial" w:hAnsi="Arial" w:cs="Arial"/>
            <w:sz w:val="20"/>
            <w:szCs w:val="20"/>
          </w:rPr>
          <w:t>www.zebra.com/support</w:t>
        </w:r>
      </w:hyperlink>
    </w:p>
    <w:p w14:paraId="6D184EAB" w14:textId="1DABB358" w:rsidR="00803BA5" w:rsidRPr="00307F92" w:rsidRDefault="001930DD" w:rsidP="00307F92">
      <w:pPr>
        <w:spacing w:before="300" w:line="280" w:lineRule="exact"/>
        <w:rPr>
          <w:rFonts w:ascii="Arial" w:hAnsi="Arial" w:cs="Arial"/>
          <w:b/>
          <w:color w:val="007CB0"/>
          <w:sz w:val="28"/>
          <w:szCs w:val="28"/>
        </w:rPr>
      </w:pPr>
      <w:r>
        <w:rPr>
          <w:rFonts w:ascii="Arial" w:hAnsi="Arial" w:cs="Arial"/>
          <w:b/>
          <w:color w:val="007CB0"/>
          <w:sz w:val="28"/>
          <w:szCs w:val="28"/>
        </w:rPr>
        <w:t>RE40</w:t>
      </w:r>
      <w:r w:rsidR="00D91799">
        <w:rPr>
          <w:rFonts w:ascii="Arial" w:hAnsi="Arial" w:cs="Arial"/>
          <w:b/>
          <w:color w:val="007CB0"/>
          <w:sz w:val="28"/>
          <w:szCs w:val="28"/>
        </w:rPr>
        <w:t xml:space="preserve"> </w:t>
      </w:r>
      <w:r w:rsidR="001E2C81">
        <w:rPr>
          <w:rFonts w:ascii="Arial" w:hAnsi="Arial" w:cs="Arial"/>
          <w:b/>
          <w:color w:val="007CB0"/>
          <w:sz w:val="28"/>
          <w:szCs w:val="28"/>
        </w:rPr>
        <w:t xml:space="preserve">RFID SDK for Windows </w:t>
      </w:r>
      <w:r w:rsidR="00F56753">
        <w:rPr>
          <w:rFonts w:ascii="Arial" w:hAnsi="Arial" w:cs="Arial"/>
          <w:b/>
          <w:color w:val="007CB0"/>
          <w:sz w:val="28"/>
          <w:szCs w:val="28"/>
        </w:rPr>
        <w:t>Release</w:t>
      </w:r>
      <w:r w:rsidR="00535FA1">
        <w:rPr>
          <w:rFonts w:ascii="Arial" w:hAnsi="Arial" w:cs="Arial"/>
          <w:b/>
          <w:color w:val="007CB0"/>
          <w:sz w:val="28"/>
          <w:szCs w:val="28"/>
        </w:rPr>
        <w:t xml:space="preserve"> </w:t>
      </w:r>
      <w:r w:rsidR="001E2C81">
        <w:rPr>
          <w:rFonts w:ascii="Arial" w:hAnsi="Arial" w:cs="Arial"/>
          <w:b/>
          <w:color w:val="007CB0"/>
          <w:sz w:val="28"/>
          <w:szCs w:val="28"/>
        </w:rPr>
        <w:t>v1.0.0.</w:t>
      </w:r>
      <w:r w:rsidR="00825A77">
        <w:rPr>
          <w:rFonts w:ascii="Arial" w:hAnsi="Arial" w:cs="Arial"/>
          <w:b/>
          <w:color w:val="007CB0"/>
          <w:sz w:val="28"/>
          <w:szCs w:val="28"/>
        </w:rPr>
        <w:t>0</w:t>
      </w:r>
    </w:p>
    <w:p w14:paraId="588EDD99" w14:textId="35FD7A4E" w:rsidR="00307F92" w:rsidRPr="002F1810" w:rsidRDefault="001933E8" w:rsidP="00307F92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Release</w:t>
      </w:r>
      <w:r w:rsidR="00D91799">
        <w:rPr>
          <w:rFonts w:ascii="Arial" w:hAnsi="Arial" w:cs="Arial"/>
          <w:b/>
          <w:sz w:val="22"/>
          <w:szCs w:val="28"/>
        </w:rPr>
        <w:t xml:space="preserve"> Date</w:t>
      </w:r>
      <w:r w:rsidR="00307F92">
        <w:rPr>
          <w:rFonts w:ascii="Arial" w:hAnsi="Arial" w:cs="Arial"/>
          <w:b/>
          <w:sz w:val="22"/>
          <w:szCs w:val="28"/>
        </w:rPr>
        <w:t xml:space="preserve">: </w:t>
      </w:r>
      <w:r w:rsidR="00203A99">
        <w:rPr>
          <w:rFonts w:ascii="Arial" w:hAnsi="Arial" w:cs="Arial"/>
          <w:b/>
          <w:sz w:val="22"/>
          <w:szCs w:val="28"/>
        </w:rPr>
        <w:t>August</w:t>
      </w:r>
      <w:r w:rsidR="00D91799">
        <w:rPr>
          <w:rFonts w:ascii="Arial" w:hAnsi="Arial" w:cs="Arial"/>
          <w:b/>
          <w:sz w:val="22"/>
          <w:szCs w:val="28"/>
        </w:rPr>
        <w:t xml:space="preserve"> </w:t>
      </w:r>
      <w:r w:rsidR="00203A99">
        <w:rPr>
          <w:rFonts w:ascii="Arial" w:hAnsi="Arial" w:cs="Arial"/>
          <w:b/>
          <w:sz w:val="22"/>
          <w:szCs w:val="28"/>
        </w:rPr>
        <w:t>5</w:t>
      </w:r>
      <w:r w:rsidR="00D91799">
        <w:rPr>
          <w:rFonts w:ascii="Arial" w:hAnsi="Arial" w:cs="Arial"/>
          <w:b/>
          <w:sz w:val="22"/>
          <w:szCs w:val="28"/>
        </w:rPr>
        <w:t>, 20</w:t>
      </w:r>
      <w:r w:rsidR="001C284C">
        <w:rPr>
          <w:rFonts w:ascii="Arial" w:hAnsi="Arial" w:cs="Arial"/>
          <w:b/>
          <w:sz w:val="22"/>
          <w:szCs w:val="28"/>
        </w:rPr>
        <w:t>20</w:t>
      </w:r>
    </w:p>
    <w:p w14:paraId="0846FF57" w14:textId="5AA1766B" w:rsidR="00244F60" w:rsidRDefault="006C2DB1" w:rsidP="00244F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C2DB1">
        <w:rPr>
          <w:rFonts w:ascii="Arial" w:hAnsi="Arial" w:cs="Arial"/>
          <w:sz w:val="20"/>
          <w:szCs w:val="20"/>
        </w:rPr>
        <w:t xml:space="preserve">Zebra’s </w:t>
      </w:r>
      <w:r w:rsidR="00EE2671">
        <w:rPr>
          <w:rFonts w:ascii="Arial" w:hAnsi="Arial" w:cs="Arial"/>
          <w:sz w:val="20"/>
          <w:szCs w:val="20"/>
        </w:rPr>
        <w:t xml:space="preserve">RE40 </w:t>
      </w:r>
      <w:r w:rsidR="00B13143">
        <w:rPr>
          <w:rFonts w:ascii="Arial" w:hAnsi="Arial" w:cs="Arial"/>
          <w:sz w:val="20"/>
          <w:szCs w:val="20"/>
        </w:rPr>
        <w:t xml:space="preserve">RFID </w:t>
      </w:r>
      <w:r w:rsidR="00244F60">
        <w:rPr>
          <w:rFonts w:ascii="Arial" w:hAnsi="Arial" w:cs="Arial"/>
          <w:sz w:val="20"/>
          <w:szCs w:val="20"/>
        </w:rPr>
        <w:t xml:space="preserve">SDK for Windows comprises of the </w:t>
      </w:r>
      <w:r w:rsidR="00D446F5">
        <w:rPr>
          <w:rFonts w:ascii="Arial" w:hAnsi="Arial" w:cs="Arial"/>
          <w:sz w:val="20"/>
          <w:szCs w:val="20"/>
        </w:rPr>
        <w:t>library and samples for C,</w:t>
      </w:r>
      <w:r w:rsidR="008C022B">
        <w:rPr>
          <w:rFonts w:ascii="Arial" w:hAnsi="Arial" w:cs="Arial"/>
          <w:sz w:val="20"/>
          <w:szCs w:val="20"/>
        </w:rPr>
        <w:t xml:space="preserve"> C#</w:t>
      </w:r>
      <w:r w:rsidR="00D446F5">
        <w:rPr>
          <w:rFonts w:ascii="Arial" w:hAnsi="Arial" w:cs="Arial"/>
          <w:sz w:val="20"/>
          <w:szCs w:val="20"/>
        </w:rPr>
        <w:t xml:space="preserve"> .NET &amp; Java.</w:t>
      </w:r>
    </w:p>
    <w:p w14:paraId="459F3FB3" w14:textId="77777777" w:rsidR="00A72577" w:rsidRDefault="00A72577" w:rsidP="00A725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t>RE40 RFID SDK provides rich set of simple, intuitive APIs to develop host application faster in various platforms and operating systems. API will communicate with RE40 module via serial port / USB CDC protocol.</w:t>
      </w:r>
    </w:p>
    <w:p w14:paraId="20D90190" w14:textId="3FC1FD2C" w:rsidR="00627E04" w:rsidRDefault="00627E04" w:rsidP="00627E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release contains the </w:t>
      </w:r>
      <w:r w:rsidR="00D446F5">
        <w:rPr>
          <w:rFonts w:ascii="Arial" w:hAnsi="Arial" w:cs="Arial"/>
          <w:sz w:val="20"/>
          <w:szCs w:val="20"/>
        </w:rPr>
        <w:t>RFID SDK for Windows</w:t>
      </w:r>
      <w:r>
        <w:rPr>
          <w:rFonts w:ascii="Arial" w:hAnsi="Arial" w:cs="Arial"/>
          <w:sz w:val="20"/>
          <w:szCs w:val="20"/>
        </w:rPr>
        <w:t xml:space="preserve"> for RE40 RFID module.</w:t>
      </w:r>
    </w:p>
    <w:p w14:paraId="057A9BCD" w14:textId="105B7D0C" w:rsidR="00627E04" w:rsidRDefault="00627E04" w:rsidP="00627E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Release Notes list the new features, any specific usage instructions, and any known issues.</w:t>
      </w:r>
    </w:p>
    <w:p w14:paraId="72DAC463" w14:textId="67BFACD8" w:rsidR="00B86301" w:rsidRDefault="00B86301" w:rsidP="00DA737C">
      <w:pPr>
        <w:spacing w:after="60"/>
        <w:jc w:val="both"/>
        <w:rPr>
          <w:b/>
        </w:rPr>
      </w:pPr>
    </w:p>
    <w:p w14:paraId="42536CA8" w14:textId="5FBD737F" w:rsidR="00DA737C" w:rsidRDefault="00DA737C" w:rsidP="00DA737C">
      <w:pPr>
        <w:spacing w:after="60"/>
        <w:jc w:val="both"/>
        <w:rPr>
          <w:b/>
        </w:rPr>
      </w:pPr>
      <w:r w:rsidRPr="003A130D">
        <w:rPr>
          <w:b/>
        </w:rPr>
        <w:t xml:space="preserve">Contents of the </w:t>
      </w:r>
      <w:r>
        <w:rPr>
          <w:b/>
        </w:rPr>
        <w:t>release</w:t>
      </w:r>
      <w:r w:rsidR="007A76AB">
        <w:rPr>
          <w:b/>
        </w:rPr>
        <w:t xml:space="preserve"> package</w:t>
      </w:r>
      <w:r w:rsidR="00627E04">
        <w:rPr>
          <w:b/>
        </w:rPr>
        <w:t>:</w:t>
      </w:r>
    </w:p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21"/>
        <w:gridCol w:w="1219"/>
        <w:gridCol w:w="3894"/>
        <w:gridCol w:w="2250"/>
      </w:tblGrid>
      <w:tr w:rsidR="00DA737C" w14:paraId="299F6D9F" w14:textId="77777777" w:rsidTr="003E239D">
        <w:trPr>
          <w:trHeight w:val="360"/>
          <w:jc w:val="center"/>
        </w:trPr>
        <w:tc>
          <w:tcPr>
            <w:tcW w:w="2821" w:type="dxa"/>
            <w:tcBorders>
              <w:right w:val="nil"/>
            </w:tcBorders>
            <w:shd w:val="solid" w:color="336699" w:fill="FFFFFF"/>
          </w:tcPr>
          <w:p w14:paraId="585276E2" w14:textId="77777777" w:rsidR="00DA737C" w:rsidRDefault="00DA737C" w:rsidP="003E239D">
            <w:pPr>
              <w:pStyle w:val="CellHeading"/>
            </w:pPr>
            <w:r>
              <w:t>image type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solid" w:color="336699" w:fill="FFFFFF"/>
          </w:tcPr>
          <w:p w14:paraId="6EA7B230" w14:textId="77777777" w:rsidR="00DA737C" w:rsidRDefault="00DA737C" w:rsidP="003E239D">
            <w:pPr>
              <w:pStyle w:val="CellHeading"/>
            </w:pPr>
            <w:r>
              <w:t>version</w:t>
            </w:r>
          </w:p>
        </w:tc>
        <w:tc>
          <w:tcPr>
            <w:tcW w:w="3894" w:type="dxa"/>
            <w:tcBorders>
              <w:left w:val="nil"/>
              <w:right w:val="nil"/>
            </w:tcBorders>
            <w:shd w:val="solid" w:color="336699" w:fill="FFFFFF"/>
          </w:tcPr>
          <w:p w14:paraId="326BBF78" w14:textId="77777777" w:rsidR="00DA737C" w:rsidRDefault="00DA737C" w:rsidP="003E239D">
            <w:pPr>
              <w:pStyle w:val="CellHeading"/>
            </w:pPr>
            <w:r>
              <w:t>file name</w:t>
            </w:r>
          </w:p>
        </w:tc>
        <w:tc>
          <w:tcPr>
            <w:tcW w:w="2250" w:type="dxa"/>
            <w:tcBorders>
              <w:left w:val="nil"/>
            </w:tcBorders>
            <w:shd w:val="solid" w:color="336699" w:fill="FFFFFF"/>
          </w:tcPr>
          <w:p w14:paraId="6A9D24F3" w14:textId="77777777" w:rsidR="00DA737C" w:rsidRDefault="00DA737C" w:rsidP="003E239D">
            <w:pPr>
              <w:pStyle w:val="CellHeading"/>
            </w:pPr>
            <w:r>
              <w:t>date</w:t>
            </w:r>
          </w:p>
        </w:tc>
      </w:tr>
    </w:tbl>
    <w:p w14:paraId="643D4374" w14:textId="77777777" w:rsidR="00DA737C" w:rsidRDefault="00DA737C" w:rsidP="00DA737C"/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21"/>
        <w:gridCol w:w="1219"/>
        <w:gridCol w:w="3894"/>
        <w:gridCol w:w="2250"/>
      </w:tblGrid>
      <w:tr w:rsidR="002D35BA" w14:paraId="65C1C06C" w14:textId="77777777" w:rsidTr="000A5EB0">
        <w:trPr>
          <w:trHeight w:hRule="exact" w:val="784"/>
          <w:jc w:val="center"/>
        </w:trPr>
        <w:tc>
          <w:tcPr>
            <w:tcW w:w="2821" w:type="dxa"/>
            <w:tcBorders>
              <w:right w:val="nil"/>
            </w:tcBorders>
            <w:vAlign w:val="center"/>
          </w:tcPr>
          <w:p w14:paraId="2F6F2326" w14:textId="682430BA" w:rsidR="002D35BA" w:rsidRDefault="00D446F5" w:rsidP="00AF79D3">
            <w:pPr>
              <w:pStyle w:val="BodyText"/>
              <w:ind w:left="0"/>
            </w:pPr>
            <w:r>
              <w:t>RE40 RFID SDK for Windows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55A4377A" w14:textId="73128973" w:rsidR="002D35BA" w:rsidRPr="009A3EF8" w:rsidRDefault="00D446F5" w:rsidP="002D35BA">
            <w:pPr>
              <w:pStyle w:val="BodyText"/>
              <w:ind w:left="0"/>
              <w:jc w:val="both"/>
            </w:pPr>
            <w:r>
              <w:t>1.0.0.</w:t>
            </w:r>
            <w:r w:rsidR="00EB678A">
              <w:t>0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1C200FB8" w14:textId="2D60FFDF" w:rsidR="001B63CD" w:rsidRPr="00BE22DA" w:rsidRDefault="00D446F5" w:rsidP="002D35BA">
            <w:pPr>
              <w:spacing w:after="60"/>
              <w:jc w:val="both"/>
            </w:pPr>
            <w:r w:rsidRPr="00D446F5">
              <w:t>RFID_SDK_WINDOWS_V1.0.0-</w:t>
            </w:r>
            <w:r w:rsidR="00EB678A">
              <w:t>0</w:t>
            </w:r>
            <w:r w:rsidRPr="00D446F5">
              <w:t>_64BIT.ZIP</w:t>
            </w:r>
          </w:p>
        </w:tc>
        <w:tc>
          <w:tcPr>
            <w:tcW w:w="2250" w:type="dxa"/>
            <w:tcBorders>
              <w:left w:val="nil"/>
            </w:tcBorders>
            <w:vAlign w:val="center"/>
          </w:tcPr>
          <w:p w14:paraId="1507C29D" w14:textId="5316C1C3" w:rsidR="002D35BA" w:rsidRPr="009C046A" w:rsidRDefault="00B13143" w:rsidP="002D35BA">
            <w:pPr>
              <w:pStyle w:val="BodyText"/>
              <w:ind w:left="0"/>
              <w:jc w:val="both"/>
            </w:pPr>
            <w:r>
              <w:t>5</w:t>
            </w:r>
            <w:r w:rsidR="00D14195">
              <w:t>/</w:t>
            </w:r>
            <w:r>
              <w:t>Aug</w:t>
            </w:r>
            <w:r w:rsidR="00D14195">
              <w:t>/2020</w:t>
            </w:r>
          </w:p>
        </w:tc>
      </w:tr>
    </w:tbl>
    <w:p w14:paraId="2F261210" w14:textId="77777777" w:rsidR="007A76AB" w:rsidRDefault="007A76AB" w:rsidP="00DA737C">
      <w:pPr>
        <w:pStyle w:val="BodyText"/>
        <w:tabs>
          <w:tab w:val="clear" w:pos="720"/>
          <w:tab w:val="left" w:pos="6399"/>
        </w:tabs>
        <w:spacing w:before="0"/>
        <w:ind w:left="0"/>
        <w:jc w:val="both"/>
      </w:pPr>
    </w:p>
    <w:p w14:paraId="628FACE1" w14:textId="2B550936" w:rsidR="007A76AB" w:rsidRDefault="007A76AB" w:rsidP="007A76AB">
      <w:pPr>
        <w:spacing w:after="60"/>
        <w:jc w:val="both"/>
        <w:rPr>
          <w:b/>
        </w:rPr>
      </w:pPr>
      <w:r>
        <w:rPr>
          <w:b/>
        </w:rPr>
        <w:t xml:space="preserve">RFID </w:t>
      </w:r>
      <w:r w:rsidR="00352E71">
        <w:rPr>
          <w:b/>
        </w:rPr>
        <w:t xml:space="preserve">API </w:t>
      </w:r>
      <w:r>
        <w:rPr>
          <w:b/>
        </w:rPr>
        <w:t>Version Info</w:t>
      </w:r>
      <w:r w:rsidRPr="003A130D">
        <w:rPr>
          <w:b/>
        </w:rPr>
        <w:t xml:space="preserve">: </w:t>
      </w:r>
    </w:p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25"/>
        <w:gridCol w:w="1219"/>
        <w:gridCol w:w="3894"/>
        <w:gridCol w:w="2250"/>
      </w:tblGrid>
      <w:tr w:rsidR="007A76AB" w14:paraId="58582E3E" w14:textId="77777777" w:rsidTr="00FE3099">
        <w:trPr>
          <w:trHeight w:val="360"/>
          <w:jc w:val="center"/>
        </w:trPr>
        <w:tc>
          <w:tcPr>
            <w:tcW w:w="2925" w:type="dxa"/>
            <w:tcBorders>
              <w:right w:val="nil"/>
            </w:tcBorders>
            <w:shd w:val="solid" w:color="336699" w:fill="FFFFFF"/>
          </w:tcPr>
          <w:p w14:paraId="2D9455FB" w14:textId="77777777" w:rsidR="007A76AB" w:rsidRDefault="007A76AB" w:rsidP="00FE3099">
            <w:pPr>
              <w:pStyle w:val="CellHeading"/>
            </w:pPr>
            <w:r>
              <w:t>Image Type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solid" w:color="336699" w:fill="FFFFFF"/>
          </w:tcPr>
          <w:p w14:paraId="2EB35600" w14:textId="77777777" w:rsidR="007A76AB" w:rsidRDefault="007A76AB" w:rsidP="00FE3099">
            <w:pPr>
              <w:pStyle w:val="CellHeading"/>
            </w:pPr>
            <w:r>
              <w:t>version</w:t>
            </w:r>
          </w:p>
        </w:tc>
        <w:tc>
          <w:tcPr>
            <w:tcW w:w="3894" w:type="dxa"/>
            <w:tcBorders>
              <w:left w:val="nil"/>
              <w:right w:val="nil"/>
            </w:tcBorders>
            <w:shd w:val="solid" w:color="336699" w:fill="FFFFFF"/>
          </w:tcPr>
          <w:p w14:paraId="30F71358" w14:textId="77777777" w:rsidR="007A76AB" w:rsidRDefault="007A76AB" w:rsidP="00FE3099">
            <w:pPr>
              <w:pStyle w:val="CellHeading"/>
            </w:pPr>
            <w:r>
              <w:t>file name</w:t>
            </w:r>
          </w:p>
        </w:tc>
        <w:tc>
          <w:tcPr>
            <w:tcW w:w="2250" w:type="dxa"/>
            <w:tcBorders>
              <w:left w:val="nil"/>
            </w:tcBorders>
            <w:shd w:val="solid" w:color="336699" w:fill="FFFFFF"/>
          </w:tcPr>
          <w:p w14:paraId="11ADEC8A" w14:textId="77777777" w:rsidR="007A76AB" w:rsidRDefault="007A76AB" w:rsidP="00FE3099">
            <w:pPr>
              <w:pStyle w:val="CellHeading"/>
            </w:pPr>
            <w:r>
              <w:t>date</w:t>
            </w:r>
          </w:p>
        </w:tc>
      </w:tr>
    </w:tbl>
    <w:p w14:paraId="49F2DEA2" w14:textId="77777777" w:rsidR="007A76AB" w:rsidRDefault="007A76AB" w:rsidP="007A76AB"/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25"/>
        <w:gridCol w:w="1219"/>
        <w:gridCol w:w="3894"/>
        <w:gridCol w:w="2250"/>
      </w:tblGrid>
      <w:tr w:rsidR="007A76AB" w14:paraId="528A2EA4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0553CC17" w14:textId="7A4D57CF" w:rsidR="007A76AB" w:rsidRPr="009C046A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C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7AC93CA8" w14:textId="180E653C" w:rsidR="007A76AB" w:rsidRPr="009C046A" w:rsidRDefault="007A76AB" w:rsidP="00FE3099">
            <w:pPr>
              <w:pStyle w:val="BodyText"/>
              <w:spacing w:before="0" w:after="60"/>
              <w:ind w:left="0"/>
              <w:jc w:val="both"/>
            </w:pPr>
            <w:r w:rsidRPr="005B3908">
              <w:t>6.0.0.</w:t>
            </w:r>
            <w:r w:rsidR="0062145E">
              <w:t>11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152902FA" w14:textId="77777777" w:rsidR="007A76AB" w:rsidRPr="008C637E" w:rsidRDefault="007A76AB" w:rsidP="00FE3099">
            <w:pPr>
              <w:spacing w:after="60"/>
              <w:jc w:val="both"/>
              <w:rPr>
                <w:b/>
              </w:rPr>
            </w:pPr>
            <w:r w:rsidRPr="00CF5114">
              <w:t>rfid.dll</w:t>
            </w:r>
          </w:p>
        </w:tc>
        <w:tc>
          <w:tcPr>
            <w:tcW w:w="2250" w:type="dxa"/>
            <w:tcBorders>
              <w:left w:val="nil"/>
            </w:tcBorders>
          </w:tcPr>
          <w:p w14:paraId="6163F3BB" w14:textId="4FDEE450" w:rsidR="007A76AB" w:rsidRPr="00E36E15" w:rsidRDefault="007A76AB" w:rsidP="00FE3099">
            <w:pPr>
              <w:pStyle w:val="BodyText"/>
              <w:ind w:left="0"/>
              <w:jc w:val="both"/>
              <w:rPr>
                <w:b/>
                <w:bCs/>
              </w:rPr>
            </w:pPr>
            <w:r>
              <w:t>05/Aug/2020</w:t>
            </w:r>
          </w:p>
        </w:tc>
      </w:tr>
      <w:tr w:rsidR="007A76AB" w14:paraId="50DB4625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7C735A47" w14:textId="77777777" w:rsidR="007A76AB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RFID .NET FW 4.5.2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705B540B" w14:textId="3FF73240" w:rsidR="007A76AB" w:rsidRDefault="007A76AB" w:rsidP="00FE3099">
            <w:pPr>
              <w:pStyle w:val="BodyText"/>
              <w:spacing w:before="0" w:after="60"/>
              <w:ind w:left="0"/>
              <w:jc w:val="both"/>
            </w:pPr>
            <w:r>
              <w:t>2.0.0.</w:t>
            </w:r>
            <w:r w:rsidR="0062145E">
              <w:t>11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7AB42CBE" w14:textId="77777777" w:rsidR="007A76AB" w:rsidRDefault="007A76AB" w:rsidP="00FE3099">
            <w:pPr>
              <w:spacing w:after="60"/>
              <w:jc w:val="both"/>
            </w:pPr>
            <w:r w:rsidRPr="002D651A">
              <w:t>rfid.net.dll</w:t>
            </w:r>
          </w:p>
        </w:tc>
        <w:tc>
          <w:tcPr>
            <w:tcW w:w="2250" w:type="dxa"/>
            <w:tcBorders>
              <w:left w:val="nil"/>
            </w:tcBorders>
          </w:tcPr>
          <w:p w14:paraId="6D2573E0" w14:textId="50B2B0C3" w:rsidR="007A76AB" w:rsidRDefault="007A76AB" w:rsidP="00FE3099">
            <w:pPr>
              <w:pStyle w:val="BodyText"/>
              <w:ind w:left="0"/>
              <w:jc w:val="both"/>
            </w:pPr>
            <w:r>
              <w:t>05/Aug/2020</w:t>
            </w:r>
          </w:p>
        </w:tc>
      </w:tr>
      <w:tr w:rsidR="007A76AB" w14:paraId="0A6E328F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071ED755" w14:textId="48EB8E42" w:rsidR="007A76AB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RFID .NET Core 3.0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45377BD8" w14:textId="1A4E8AA9" w:rsidR="007A76AB" w:rsidRDefault="007A76AB" w:rsidP="00FE3099">
            <w:pPr>
              <w:pStyle w:val="BodyText"/>
              <w:spacing w:before="0" w:after="60"/>
              <w:ind w:left="0"/>
              <w:jc w:val="both"/>
            </w:pPr>
            <w:r>
              <w:t>3.0.0.</w:t>
            </w:r>
            <w:r w:rsidR="0062145E">
              <w:t>11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7C96EE7F" w14:textId="77777777" w:rsidR="007A76AB" w:rsidRDefault="007A76AB" w:rsidP="00FE3099">
            <w:pPr>
              <w:spacing w:after="60"/>
              <w:jc w:val="both"/>
            </w:pPr>
            <w:r w:rsidRPr="002D651A">
              <w:t>rfid.netcore.dll</w:t>
            </w:r>
          </w:p>
        </w:tc>
        <w:tc>
          <w:tcPr>
            <w:tcW w:w="2250" w:type="dxa"/>
            <w:tcBorders>
              <w:left w:val="nil"/>
            </w:tcBorders>
          </w:tcPr>
          <w:p w14:paraId="454886F5" w14:textId="3A13AB7C" w:rsidR="007A76AB" w:rsidRDefault="007A76AB" w:rsidP="00FE3099">
            <w:pPr>
              <w:pStyle w:val="BodyText"/>
              <w:ind w:left="0"/>
              <w:jc w:val="both"/>
            </w:pPr>
            <w:r>
              <w:t>05/Aug/2020</w:t>
            </w:r>
          </w:p>
        </w:tc>
      </w:tr>
      <w:tr w:rsidR="007A76AB" w14:paraId="5D760DC5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47DED7B0" w14:textId="20390FA9" w:rsidR="007A76AB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Java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4B05675C" w14:textId="32FF63BE" w:rsidR="007A76AB" w:rsidRDefault="0062145E" w:rsidP="00FE3099">
            <w:pPr>
              <w:pStyle w:val="BodyText"/>
              <w:spacing w:before="0" w:after="60"/>
              <w:ind w:left="0"/>
              <w:jc w:val="both"/>
            </w:pPr>
            <w:r>
              <w:t>2.0.0.2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295B07E5" w14:textId="6B796162" w:rsidR="007A76AB" w:rsidRPr="002D651A" w:rsidRDefault="007A76AB" w:rsidP="00FE3099">
            <w:pPr>
              <w:spacing w:after="60"/>
              <w:jc w:val="both"/>
            </w:pPr>
            <w:r>
              <w:t>rfid.jar</w:t>
            </w:r>
          </w:p>
        </w:tc>
        <w:tc>
          <w:tcPr>
            <w:tcW w:w="2250" w:type="dxa"/>
            <w:tcBorders>
              <w:left w:val="nil"/>
            </w:tcBorders>
          </w:tcPr>
          <w:p w14:paraId="244A9D02" w14:textId="24AB3F6B" w:rsidR="007A76AB" w:rsidRDefault="007A76AB" w:rsidP="00FE3099">
            <w:pPr>
              <w:pStyle w:val="BodyText"/>
              <w:ind w:left="0"/>
              <w:jc w:val="both"/>
            </w:pPr>
            <w:r>
              <w:t>05/Aug/2020</w:t>
            </w:r>
          </w:p>
        </w:tc>
      </w:tr>
    </w:tbl>
    <w:p w14:paraId="0B7CF891" w14:textId="34E9BE16" w:rsidR="007A76AB" w:rsidRDefault="007A76AB" w:rsidP="007A76AB">
      <w:pPr>
        <w:pStyle w:val="BodyText"/>
        <w:spacing w:before="0"/>
        <w:ind w:left="0"/>
        <w:jc w:val="both"/>
      </w:pPr>
      <w:r w:rsidRPr="003D5073">
        <w:t xml:space="preserve">  </w:t>
      </w:r>
      <w:r>
        <w:t xml:space="preserve">    </w:t>
      </w:r>
    </w:p>
    <w:p w14:paraId="062E107C" w14:textId="77777777" w:rsidR="007A76AB" w:rsidRDefault="007A76AB" w:rsidP="007A76AB">
      <w:pPr>
        <w:pStyle w:val="BodyText"/>
        <w:spacing w:before="0"/>
        <w:ind w:left="0"/>
        <w:jc w:val="both"/>
      </w:pPr>
    </w:p>
    <w:p w14:paraId="7280B5DC" w14:textId="20B732D6" w:rsidR="00DA737C" w:rsidRDefault="00DA737C" w:rsidP="00DA737C">
      <w:pPr>
        <w:pStyle w:val="BodyText"/>
        <w:tabs>
          <w:tab w:val="clear" w:pos="720"/>
          <w:tab w:val="left" w:pos="6399"/>
        </w:tabs>
        <w:spacing w:before="0"/>
        <w:ind w:left="0"/>
        <w:jc w:val="both"/>
      </w:pPr>
      <w:r>
        <w:tab/>
      </w:r>
    </w:p>
    <w:p w14:paraId="5C08A9A4" w14:textId="77777777" w:rsidR="00CA55F9" w:rsidRPr="00CA55F9" w:rsidRDefault="00CA55F9" w:rsidP="00CA55F9">
      <w:pPr>
        <w:pStyle w:val="BodyText"/>
        <w:spacing w:before="0"/>
        <w:ind w:left="0"/>
        <w:jc w:val="both"/>
        <w:rPr>
          <w:b/>
        </w:rPr>
      </w:pPr>
      <w:bookmarkStart w:id="0" w:name="_Toc530560483"/>
      <w:r w:rsidRPr="00CA55F9">
        <w:rPr>
          <w:b/>
        </w:rPr>
        <w:lastRenderedPageBreak/>
        <w:t>Pre-requisites for development setup</w:t>
      </w:r>
    </w:p>
    <w:p w14:paraId="15543F2F" w14:textId="438BCE85" w:rsidR="00CA55F9" w:rsidRDefault="00CA55F9" w:rsidP="00DA737C">
      <w:pPr>
        <w:pStyle w:val="BodyText"/>
        <w:spacing w:before="0"/>
        <w:ind w:left="0"/>
        <w:jc w:val="both"/>
        <w:rPr>
          <w:bCs/>
        </w:rPr>
      </w:pPr>
      <w:r>
        <w:rPr>
          <w:bCs/>
        </w:rPr>
        <w:t>The RFID SDK Windows package has been recommended to use with the following:</w:t>
      </w:r>
    </w:p>
    <w:p w14:paraId="4D8C9797" w14:textId="1E8A9099" w:rsidR="00CA55F9" w:rsidRDefault="008B0B01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>Host Platform</w:t>
      </w:r>
      <w:r w:rsidR="00CA55F9">
        <w:rPr>
          <w:bCs/>
        </w:rPr>
        <w:t>: Microsoft Windows 10 64-bit</w:t>
      </w:r>
    </w:p>
    <w:p w14:paraId="281ECC2F" w14:textId="7F0F6281" w:rsidR="002C1788" w:rsidRDefault="002C1788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C / </w:t>
      </w:r>
      <w:r w:rsidR="00825A77">
        <w:rPr>
          <w:bCs/>
        </w:rPr>
        <w:t xml:space="preserve">C# </w:t>
      </w:r>
      <w:r>
        <w:rPr>
          <w:bCs/>
        </w:rPr>
        <w:t xml:space="preserve">.NET </w:t>
      </w:r>
    </w:p>
    <w:p w14:paraId="57C69C58" w14:textId="175C50A0" w:rsidR="002C1788" w:rsidRDefault="002C1788" w:rsidP="002C1788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Microsoft Visual Studio 2017 or above</w:t>
      </w:r>
    </w:p>
    <w:p w14:paraId="4B8DBE0D" w14:textId="465EFA34" w:rsidR="002C1788" w:rsidRDefault="002C1788" w:rsidP="002C1788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Microsoft .Net Framework 4.5</w:t>
      </w:r>
      <w:r w:rsidR="00825A77">
        <w:rPr>
          <w:bCs/>
        </w:rPr>
        <w:t>.2</w:t>
      </w:r>
      <w:r>
        <w:rPr>
          <w:bCs/>
        </w:rPr>
        <w:t xml:space="preserve"> or above</w:t>
      </w:r>
    </w:p>
    <w:p w14:paraId="2E47B858" w14:textId="2E583A41" w:rsidR="00825A77" w:rsidRDefault="00825A77" w:rsidP="00825A77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C# .NET Core </w:t>
      </w:r>
    </w:p>
    <w:p w14:paraId="1077DDC4" w14:textId="77777777" w:rsidR="00825A77" w:rsidRDefault="00825A77" w:rsidP="00825A77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.NET Core Runtime 3.0</w:t>
      </w:r>
    </w:p>
    <w:p w14:paraId="76FC3E3E" w14:textId="0C42F8A9" w:rsidR="002C1788" w:rsidRDefault="002C1788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Java </w:t>
      </w:r>
    </w:p>
    <w:p w14:paraId="42264014" w14:textId="0C4966DF" w:rsidR="00CA55F9" w:rsidRDefault="00CA55F9" w:rsidP="002C1788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Oracle JDK 1.8 or above</w:t>
      </w:r>
    </w:p>
    <w:p w14:paraId="31F486F4" w14:textId="319EDE43" w:rsidR="00CA55F9" w:rsidRDefault="00CA55F9" w:rsidP="002C1788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NetBeans IDE 8.2 or above 64-bit</w:t>
      </w:r>
    </w:p>
    <w:p w14:paraId="769005B5" w14:textId="1DF0A9B1" w:rsidR="004500A5" w:rsidRPr="004500A5" w:rsidRDefault="004500A5" w:rsidP="00FA7C16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 w:rsidRPr="004500A5">
        <w:rPr>
          <w:bCs/>
        </w:rPr>
        <w:t>For USB CDC communication, Zebra CDC driver is recommended</w:t>
      </w:r>
      <w:r w:rsidR="00007B47">
        <w:rPr>
          <w:bCs/>
        </w:rPr>
        <w:t xml:space="preserve">. </w:t>
      </w:r>
      <w:r w:rsidR="00007B47" w:rsidRPr="00FA7C16">
        <w:rPr>
          <w:bCs/>
        </w:rPr>
        <w:t xml:space="preserve">Install from the following location </w:t>
      </w:r>
      <w:hyperlink r:id="rId12" w:history="1">
        <w:r w:rsidRPr="004500A5">
          <w:rPr>
            <w:rStyle w:val="Hyperlink"/>
            <w:bCs/>
          </w:rPr>
          <w:t>https://www.zebra.com/us/en/support-downloads/software/drivers/usb-cdc-driver.html</w:t>
        </w:r>
      </w:hyperlink>
    </w:p>
    <w:p w14:paraId="36C16CE2" w14:textId="77777777" w:rsidR="004500A5" w:rsidRPr="00CA55F9" w:rsidRDefault="004500A5" w:rsidP="004500A5">
      <w:pPr>
        <w:pStyle w:val="BodyText"/>
        <w:spacing w:before="0"/>
        <w:ind w:left="720"/>
        <w:jc w:val="both"/>
        <w:rPr>
          <w:bCs/>
        </w:rPr>
      </w:pPr>
    </w:p>
    <w:p w14:paraId="77868460" w14:textId="3DD451D5" w:rsidR="00CA55F9" w:rsidRPr="00CA55F9" w:rsidRDefault="00DA737C" w:rsidP="00DA737C">
      <w:pPr>
        <w:pStyle w:val="BodyText"/>
        <w:spacing w:before="0"/>
        <w:ind w:left="0"/>
        <w:jc w:val="both"/>
        <w:rPr>
          <w:b/>
        </w:rPr>
      </w:pPr>
      <w:r w:rsidRPr="00DA737C">
        <w:rPr>
          <w:b/>
        </w:rPr>
        <w:t>Installation Instructions</w:t>
      </w:r>
      <w:bookmarkEnd w:id="0"/>
    </w:p>
    <w:p w14:paraId="2DCCE83B" w14:textId="25D9357F" w:rsidR="00087A60" w:rsidRDefault="002277BB" w:rsidP="002277BB">
      <w:pPr>
        <w:pStyle w:val="BodyText"/>
        <w:spacing w:before="0"/>
        <w:ind w:left="0"/>
        <w:jc w:val="both"/>
      </w:pPr>
      <w:r>
        <w:rPr>
          <w:bCs/>
        </w:rPr>
        <w:t xml:space="preserve">Extract the </w:t>
      </w:r>
      <w:r w:rsidRPr="00D446F5">
        <w:t>RFID_SDK_WINDOWS_V1.0.0-</w:t>
      </w:r>
      <w:r w:rsidR="00EB678A">
        <w:t>0</w:t>
      </w:r>
      <w:r w:rsidRPr="00D446F5">
        <w:t>_64BIT.ZIP</w:t>
      </w:r>
      <w:r w:rsidR="00C872C1">
        <w:t xml:space="preserve"> in host development PC.</w:t>
      </w:r>
    </w:p>
    <w:p w14:paraId="7523A1B9" w14:textId="47CE20BB" w:rsidR="006A6DAD" w:rsidRDefault="006A6DAD" w:rsidP="002277BB">
      <w:pPr>
        <w:pStyle w:val="BodyText"/>
        <w:spacing w:before="0"/>
        <w:ind w:left="0"/>
        <w:jc w:val="both"/>
        <w:rPr>
          <w:bCs/>
        </w:rPr>
      </w:pPr>
      <w:r>
        <w:rPr>
          <w:bCs/>
        </w:rPr>
        <w:t>Zip file contains the following RFID SDK folder structure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1943"/>
        <w:gridCol w:w="2230"/>
        <w:gridCol w:w="4377"/>
      </w:tblGrid>
      <w:tr w:rsidR="00825A77" w14:paraId="64ABC24C" w14:textId="77777777" w:rsidTr="00FE3099">
        <w:tc>
          <w:tcPr>
            <w:tcW w:w="1943" w:type="dxa"/>
          </w:tcPr>
          <w:p w14:paraId="015DDA37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Folder</w:t>
            </w:r>
          </w:p>
        </w:tc>
        <w:tc>
          <w:tcPr>
            <w:tcW w:w="2230" w:type="dxa"/>
          </w:tcPr>
          <w:p w14:paraId="08891C91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Sub Folder</w:t>
            </w:r>
          </w:p>
        </w:tc>
        <w:tc>
          <w:tcPr>
            <w:tcW w:w="4377" w:type="dxa"/>
          </w:tcPr>
          <w:p w14:paraId="0F199D14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Notes</w:t>
            </w:r>
          </w:p>
        </w:tc>
      </w:tr>
      <w:tr w:rsidR="00825A77" w14:paraId="1CA86EA9" w14:textId="77777777" w:rsidTr="00FE3099">
        <w:trPr>
          <w:trHeight w:val="49"/>
        </w:trPr>
        <w:tc>
          <w:tcPr>
            <w:tcW w:w="1943" w:type="dxa"/>
            <w:vMerge w:val="restart"/>
          </w:tcPr>
          <w:p w14:paraId="2C49BE61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</w:t>
            </w:r>
          </w:p>
        </w:tc>
        <w:tc>
          <w:tcPr>
            <w:tcW w:w="2230" w:type="dxa"/>
          </w:tcPr>
          <w:p w14:paraId="24196C73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I</w:t>
            </w:r>
            <w:r w:rsidRPr="0068209A">
              <w:t>nclude</w:t>
            </w:r>
          </w:p>
        </w:tc>
        <w:tc>
          <w:tcPr>
            <w:tcW w:w="4377" w:type="dxa"/>
          </w:tcPr>
          <w:p w14:paraId="7E62501D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Header files</w:t>
            </w:r>
          </w:p>
        </w:tc>
      </w:tr>
      <w:tr w:rsidR="00825A77" w14:paraId="0850F28F" w14:textId="77777777" w:rsidTr="00FE3099">
        <w:trPr>
          <w:trHeight w:val="47"/>
        </w:trPr>
        <w:tc>
          <w:tcPr>
            <w:tcW w:w="1943" w:type="dxa"/>
            <w:vMerge/>
          </w:tcPr>
          <w:p w14:paraId="04AA0245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0925BF60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 w:rsidRPr="0068209A">
              <w:t>win64</w:t>
            </w:r>
          </w:p>
        </w:tc>
        <w:tc>
          <w:tcPr>
            <w:tcW w:w="4377" w:type="dxa"/>
          </w:tcPr>
          <w:p w14:paraId="082B8318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Contains rfid lib, dll, pre-built binary and source code of sample app</w:t>
            </w:r>
          </w:p>
        </w:tc>
      </w:tr>
      <w:tr w:rsidR="00825A77" w14:paraId="73D35F29" w14:textId="77777777" w:rsidTr="00FE3099">
        <w:trPr>
          <w:trHeight w:val="47"/>
        </w:trPr>
        <w:tc>
          <w:tcPr>
            <w:tcW w:w="1943" w:type="dxa"/>
            <w:vMerge/>
          </w:tcPr>
          <w:p w14:paraId="24760C53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5FC3A4B7" w14:textId="77777777" w:rsidR="00825A77" w:rsidRPr="0068209A" w:rsidRDefault="00825A77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6F92F524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5A77" w14:paraId="63A84550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0EF6961E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Pr="00F93496">
              <w:t>otnet</w:t>
            </w:r>
          </w:p>
        </w:tc>
        <w:tc>
          <w:tcPr>
            <w:tcW w:w="2230" w:type="dxa"/>
          </w:tcPr>
          <w:p w14:paraId="24E9B7DE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353F979E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5A77" w14:paraId="5BEE5111" w14:textId="77777777" w:rsidTr="00FE3099">
        <w:trPr>
          <w:trHeight w:val="95"/>
        </w:trPr>
        <w:tc>
          <w:tcPr>
            <w:tcW w:w="1943" w:type="dxa"/>
            <w:vMerge/>
          </w:tcPr>
          <w:p w14:paraId="497801C0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1BE80DFA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sampleapp</w:t>
            </w:r>
          </w:p>
        </w:tc>
        <w:tc>
          <w:tcPr>
            <w:tcW w:w="4377" w:type="dxa"/>
          </w:tcPr>
          <w:p w14:paraId="306CE086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5A77" w14:paraId="7BF686D3" w14:textId="77777777" w:rsidTr="00FE3099">
        <w:trPr>
          <w:trHeight w:val="95"/>
        </w:trPr>
        <w:tc>
          <w:tcPr>
            <w:tcW w:w="1943" w:type="dxa"/>
            <w:vMerge/>
          </w:tcPr>
          <w:p w14:paraId="60A8D197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477D7495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32EE5318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5A77" w14:paraId="74BDE331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3B9F34F4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 w:rsidRPr="00F93496">
              <w:t>dotnet-core</w:t>
            </w:r>
          </w:p>
        </w:tc>
        <w:tc>
          <w:tcPr>
            <w:tcW w:w="2230" w:type="dxa"/>
          </w:tcPr>
          <w:p w14:paraId="65BF487C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764CA0B3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5A77" w14:paraId="50434FFE" w14:textId="77777777" w:rsidTr="00FE3099">
        <w:trPr>
          <w:trHeight w:val="95"/>
        </w:trPr>
        <w:tc>
          <w:tcPr>
            <w:tcW w:w="1943" w:type="dxa"/>
            <w:vMerge/>
          </w:tcPr>
          <w:p w14:paraId="33C1CBDB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2CB6708B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sampleapp</w:t>
            </w:r>
          </w:p>
        </w:tc>
        <w:tc>
          <w:tcPr>
            <w:tcW w:w="4377" w:type="dxa"/>
          </w:tcPr>
          <w:p w14:paraId="6E08521F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5A77" w14:paraId="3F062913" w14:textId="77777777" w:rsidTr="00FE3099">
        <w:trPr>
          <w:trHeight w:val="95"/>
        </w:trPr>
        <w:tc>
          <w:tcPr>
            <w:tcW w:w="1943" w:type="dxa"/>
            <w:vMerge/>
          </w:tcPr>
          <w:p w14:paraId="4160B04B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3558121A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0EBB35A8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5A77" w14:paraId="4A85F019" w14:textId="77777777" w:rsidTr="00FE3099">
        <w:trPr>
          <w:trHeight w:val="114"/>
        </w:trPr>
        <w:tc>
          <w:tcPr>
            <w:tcW w:w="1943" w:type="dxa"/>
            <w:vMerge w:val="restart"/>
          </w:tcPr>
          <w:p w14:paraId="6A629CD6" w14:textId="77777777" w:rsidR="00825A77" w:rsidRPr="00F93496" w:rsidRDefault="00825A77" w:rsidP="00FE3099">
            <w:pPr>
              <w:pStyle w:val="BodyText"/>
              <w:spacing w:before="0"/>
              <w:ind w:left="0"/>
              <w:jc w:val="both"/>
            </w:pPr>
            <w:r>
              <w:t>java</w:t>
            </w:r>
          </w:p>
        </w:tc>
        <w:tc>
          <w:tcPr>
            <w:tcW w:w="2230" w:type="dxa"/>
          </w:tcPr>
          <w:p w14:paraId="64279CE6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5EBB179E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5A77" w14:paraId="3E0430C3" w14:textId="77777777" w:rsidTr="00FE3099">
        <w:trPr>
          <w:trHeight w:val="114"/>
        </w:trPr>
        <w:tc>
          <w:tcPr>
            <w:tcW w:w="1943" w:type="dxa"/>
            <w:vMerge/>
          </w:tcPr>
          <w:p w14:paraId="0F58D7E9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5E5FBD8A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sampleapp</w:t>
            </w:r>
          </w:p>
        </w:tc>
        <w:tc>
          <w:tcPr>
            <w:tcW w:w="4377" w:type="dxa"/>
          </w:tcPr>
          <w:p w14:paraId="19F7444E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5A77" w14:paraId="68789562" w14:textId="77777777" w:rsidTr="00FE3099">
        <w:trPr>
          <w:trHeight w:val="114"/>
        </w:trPr>
        <w:tc>
          <w:tcPr>
            <w:tcW w:w="1943" w:type="dxa"/>
            <w:vMerge/>
          </w:tcPr>
          <w:p w14:paraId="41CF8D2B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52678CC7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6990862F" w14:textId="77777777" w:rsidR="00825A77" w:rsidRDefault="00825A77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</w:tbl>
    <w:p w14:paraId="13D3CA49" w14:textId="4C83FCE2" w:rsidR="006A6DAD" w:rsidRDefault="006A6DAD" w:rsidP="002277BB">
      <w:pPr>
        <w:pStyle w:val="BodyText"/>
        <w:spacing w:before="0"/>
        <w:ind w:left="0"/>
        <w:jc w:val="both"/>
        <w:rPr>
          <w:bCs/>
        </w:rPr>
      </w:pPr>
    </w:p>
    <w:p w14:paraId="24E5334B" w14:textId="77777777" w:rsidR="00CA55F9" w:rsidRPr="0019418F" w:rsidRDefault="00CA55F9" w:rsidP="002277BB">
      <w:pPr>
        <w:pStyle w:val="BodyText"/>
        <w:spacing w:before="0"/>
        <w:ind w:left="0"/>
        <w:jc w:val="both"/>
        <w:rPr>
          <w:bCs/>
        </w:rPr>
      </w:pPr>
    </w:p>
    <w:p w14:paraId="78A4064D" w14:textId="06D17947" w:rsidR="006774BF" w:rsidRPr="002F1810" w:rsidRDefault="006774BF" w:rsidP="006774BF">
      <w:pPr>
        <w:spacing w:line="260" w:lineRule="exact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HARDWARE REQUIREMENTS</w:t>
      </w:r>
    </w:p>
    <w:p w14:paraId="4792B8ED" w14:textId="77777777" w:rsidR="006774BF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RE40 RFID Module [</w:t>
      </w:r>
      <w:r>
        <w:t>RE40-MR01000-WW (865-928 MHz bands for world-wide support)]</w:t>
      </w:r>
    </w:p>
    <w:p w14:paraId="735663FB" w14:textId="10CD3AC3" w:rsidR="006774BF" w:rsidRPr="00AE0974" w:rsidRDefault="006774BF" w:rsidP="003C28F0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 w:rsidRPr="00AE0974">
        <w:rPr>
          <w:rFonts w:ascii="Arial" w:hAnsi="Arial" w:cs="Arial"/>
          <w:sz w:val="20"/>
          <w:szCs w:val="20"/>
        </w:rPr>
        <w:lastRenderedPageBreak/>
        <w:t xml:space="preserve">DKRE </w:t>
      </w:r>
      <w:r w:rsidR="00AE0974" w:rsidRPr="00AE0974">
        <w:rPr>
          <w:rFonts w:ascii="Arial" w:hAnsi="Arial" w:cs="Arial"/>
          <w:sz w:val="20"/>
          <w:szCs w:val="20"/>
        </w:rPr>
        <w:t xml:space="preserve">/ </w:t>
      </w:r>
      <w:r w:rsidRPr="00AE0974">
        <w:rPr>
          <w:rFonts w:ascii="Arial" w:hAnsi="Arial" w:cs="Arial"/>
          <w:sz w:val="20"/>
          <w:szCs w:val="20"/>
        </w:rPr>
        <w:t>Career board</w:t>
      </w:r>
    </w:p>
    <w:p w14:paraId="54468865" w14:textId="77777777" w:rsidR="006774BF" w:rsidRPr="009A2B60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AN Series Antenna</w:t>
      </w:r>
    </w:p>
    <w:p w14:paraId="30EB8068" w14:textId="5F35A22E" w:rsidR="006774BF" w:rsidRPr="002A662F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 xml:space="preserve">Power Supply </w:t>
      </w:r>
      <w:r w:rsidRPr="00645F2B">
        <w:t>2.7V to 5.5V</w:t>
      </w:r>
    </w:p>
    <w:p w14:paraId="279BA464" w14:textId="78A49041" w:rsidR="002A662F" w:rsidRPr="006642E1" w:rsidRDefault="002A662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Two Micros USB cables</w:t>
      </w:r>
    </w:p>
    <w:p w14:paraId="55A9D6F8" w14:textId="77777777" w:rsidR="006774BF" w:rsidRPr="009A2B60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C1G2 compliance RFID Tags</w:t>
      </w:r>
    </w:p>
    <w:p w14:paraId="1326A28C" w14:textId="77777777" w:rsidR="000101A2" w:rsidRDefault="000101A2" w:rsidP="006774BF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</w:p>
    <w:p w14:paraId="6FA8C2FB" w14:textId="6129942E" w:rsidR="006774BF" w:rsidRDefault="006774BF" w:rsidP="006774BF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 w:rsidRPr="006467F0">
        <w:rPr>
          <w:rFonts w:ascii="Arial" w:hAnsi="Arial" w:cs="Arial"/>
          <w:b/>
          <w:sz w:val="22"/>
          <w:szCs w:val="28"/>
        </w:rPr>
        <w:t xml:space="preserve">ENHANCEMENTS / CHANGES in </w:t>
      </w:r>
      <w:r w:rsidR="0090715F">
        <w:rPr>
          <w:rFonts w:ascii="Arial" w:hAnsi="Arial" w:cs="Arial"/>
          <w:b/>
          <w:sz w:val="22"/>
          <w:szCs w:val="28"/>
        </w:rPr>
        <w:t>RE40 RFID SDK for Windows 1.0.0.</w:t>
      </w:r>
      <w:r w:rsidR="004429A6">
        <w:rPr>
          <w:rFonts w:ascii="Arial" w:hAnsi="Arial" w:cs="Arial"/>
          <w:b/>
          <w:sz w:val="22"/>
          <w:szCs w:val="28"/>
        </w:rPr>
        <w:t>0</w:t>
      </w:r>
      <w:r w:rsidR="00AE0974">
        <w:rPr>
          <w:rFonts w:ascii="Arial" w:hAnsi="Arial" w:cs="Arial"/>
          <w:b/>
          <w:sz w:val="22"/>
          <w:szCs w:val="28"/>
        </w:rPr>
        <w:t xml:space="preserve"> Release</w:t>
      </w:r>
    </w:p>
    <w:p w14:paraId="384CFDB0" w14:textId="5C554603" w:rsidR="00C2122B" w:rsidRPr="00CB032A" w:rsidRDefault="006774BF" w:rsidP="006774BF">
      <w:pPr>
        <w:spacing w:before="300" w:line="280" w:lineRule="exact"/>
        <w:rPr>
          <w:rFonts w:ascii="Arial" w:hAnsi="Arial" w:cs="Arial"/>
        </w:rPr>
      </w:pPr>
      <w:r w:rsidRPr="00CB032A">
        <w:rPr>
          <w:rFonts w:ascii="Arial" w:hAnsi="Arial" w:cs="Arial"/>
        </w:rPr>
        <w:t>Features</w:t>
      </w:r>
    </w:p>
    <w:p w14:paraId="2B579F35" w14:textId="50C76AF0" w:rsidR="00D446F5" w:rsidRDefault="00D446F5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API interface is similar like existing RFID3. </w:t>
      </w:r>
    </w:p>
    <w:p w14:paraId="31763BCA" w14:textId="00C74ECD" w:rsidR="003F4452" w:rsidRDefault="003F445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For C &amp; .NET C# API, HTML documentation added for API reference &amp; programmers guide</w:t>
      </w:r>
    </w:p>
    <w:p w14:paraId="0D5E5175" w14:textId="2FC847C6" w:rsidR="00E83332" w:rsidRPr="00D446F5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New API added to discover the COM port where RE40 RFID modules connected</w:t>
      </w:r>
    </w:p>
    <w:p w14:paraId="2897A05E" w14:textId="3B9EE1FE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 w:rsidRPr="00E83332">
        <w:rPr>
          <w:rFonts w:ascii="Arial" w:hAnsi="Arial" w:cs="Arial"/>
        </w:rPr>
        <w:t xml:space="preserve">Supports </w:t>
      </w:r>
      <w:r w:rsidR="00AE0974" w:rsidRPr="00E83332">
        <w:rPr>
          <w:rFonts w:ascii="Arial" w:hAnsi="Arial" w:cs="Arial"/>
        </w:rPr>
        <w:t>Host Communication Interface</w:t>
      </w:r>
      <w:r w:rsidR="00AE0974" w:rsidRPr="00AE0974">
        <w:rPr>
          <w:rFonts w:ascii="Arial" w:hAnsi="Arial" w:cs="Arial"/>
          <w:b/>
          <w:bCs/>
        </w:rPr>
        <w:t xml:space="preserve"> </w:t>
      </w:r>
      <w:r w:rsidR="00AE0974" w:rsidRPr="00AE0974">
        <w:rPr>
          <w:rFonts w:ascii="Arial" w:hAnsi="Arial" w:cs="Arial"/>
        </w:rPr>
        <w:t xml:space="preserve">UART / USB 2.0 (Full Speed) CDC serial communication </w:t>
      </w:r>
    </w:p>
    <w:p w14:paraId="5BF00CEA" w14:textId="68AD3C39" w:rsidR="00AE0974" w:rsidRPr="00E83332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 w:rsidRPr="00E83332">
        <w:rPr>
          <w:rFonts w:ascii="Arial" w:hAnsi="Arial" w:cs="Arial"/>
        </w:rPr>
        <w:t xml:space="preserve">Supports </w:t>
      </w:r>
      <w:r w:rsidR="00AE0974" w:rsidRPr="00E83332">
        <w:rPr>
          <w:rFonts w:ascii="Arial" w:hAnsi="Arial" w:cs="Arial"/>
        </w:rPr>
        <w:t>Regulatory FCC, ETSI, Japan</w:t>
      </w:r>
    </w:p>
    <w:p w14:paraId="232C53E3" w14:textId="663F8454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AE0974" w:rsidRPr="00E83332">
        <w:rPr>
          <w:rFonts w:ascii="Arial" w:hAnsi="Arial" w:cs="Arial"/>
        </w:rPr>
        <w:t>RF Mode</w:t>
      </w:r>
      <w:r>
        <w:rPr>
          <w:rFonts w:ascii="Arial" w:hAnsi="Arial" w:cs="Arial"/>
        </w:rPr>
        <w:t>s are</w:t>
      </w:r>
      <w:r w:rsidR="00AE0974" w:rsidRPr="00E833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AE0974" w:rsidRPr="00E83332">
        <w:rPr>
          <w:rFonts w:ascii="Arial" w:hAnsi="Arial" w:cs="Arial"/>
        </w:rPr>
        <w:t>upport</w:t>
      </w:r>
      <w:r>
        <w:rPr>
          <w:rFonts w:ascii="Arial" w:hAnsi="Arial" w:cs="Arial"/>
        </w:rPr>
        <w:t>ed</w:t>
      </w:r>
      <w:r w:rsidR="00AE0974" w:rsidRPr="00AE0974">
        <w:rPr>
          <w:rFonts w:ascii="Arial" w:hAnsi="Arial" w:cs="Arial"/>
          <w:b/>
          <w:bCs/>
        </w:rPr>
        <w:t xml:space="preserve"> (Link Profiles)</w:t>
      </w:r>
    </w:p>
    <w:p w14:paraId="769AEE00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202: M=4/240, PIE=2, Tari=25us </w:t>
      </w:r>
    </w:p>
    <w:p w14:paraId="30A95B3B" w14:textId="0B8C4F1F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  <w:b/>
          <w:bCs/>
        </w:rPr>
        <w:t>808: M=2/320, PIE=2, Tari=18.8</w:t>
      </w:r>
      <w:r w:rsidR="007D50B2" w:rsidRPr="00AE0974">
        <w:rPr>
          <w:rFonts w:ascii="Arial" w:hAnsi="Arial" w:cs="Arial"/>
          <w:b/>
          <w:bCs/>
        </w:rPr>
        <w:t>us (</w:t>
      </w:r>
      <w:r w:rsidR="00AF4AA0">
        <w:rPr>
          <w:rFonts w:ascii="Arial" w:hAnsi="Arial" w:cs="Arial"/>
          <w:b/>
          <w:bCs/>
        </w:rPr>
        <w:t>default)</w:t>
      </w:r>
    </w:p>
    <w:p w14:paraId="6C1DA931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908: M=4/320, PIE=2, Tari=18.8us </w:t>
      </w:r>
    </w:p>
    <w:p w14:paraId="48F0B6EF" w14:textId="7008E623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API can </w:t>
      </w:r>
      <w:r w:rsidR="00AF4AA0">
        <w:rPr>
          <w:rFonts w:ascii="Arial" w:hAnsi="Arial" w:cs="Arial"/>
        </w:rPr>
        <w:t>manager</w:t>
      </w:r>
      <w:r>
        <w:rPr>
          <w:rFonts w:ascii="Arial" w:hAnsi="Arial" w:cs="Arial"/>
        </w:rPr>
        <w:t xml:space="preserve"> </w:t>
      </w:r>
      <w:r w:rsidR="00AE0974" w:rsidRPr="00AF4AA0">
        <w:rPr>
          <w:rFonts w:ascii="Arial" w:hAnsi="Arial" w:cs="Arial"/>
        </w:rPr>
        <w:t>GPIO Interface</w:t>
      </w:r>
      <w:r w:rsidR="00AE0974" w:rsidRPr="00AE0974">
        <w:rPr>
          <w:rFonts w:ascii="Arial" w:hAnsi="Arial" w:cs="Arial"/>
          <w:b/>
          <w:bCs/>
        </w:rPr>
        <w:t xml:space="preserve"> </w:t>
      </w:r>
      <w:r w:rsidR="00AF4AA0" w:rsidRPr="00AF4AA0">
        <w:rPr>
          <w:rFonts w:ascii="Arial" w:hAnsi="Arial" w:cs="Arial"/>
        </w:rPr>
        <w:t>(</w:t>
      </w:r>
      <w:r w:rsidR="00AE0974" w:rsidRPr="00AE0974">
        <w:rPr>
          <w:rFonts w:ascii="Arial" w:hAnsi="Arial" w:cs="Arial"/>
        </w:rPr>
        <w:t>2 GPI &amp; 2 GPO</w:t>
      </w:r>
      <w:r w:rsidR="00AF4AA0">
        <w:rPr>
          <w:rFonts w:ascii="Arial" w:hAnsi="Arial" w:cs="Arial"/>
        </w:rPr>
        <w:t>)</w:t>
      </w:r>
    </w:p>
    <w:p w14:paraId="7BC427F9" w14:textId="7C0306B8" w:rsidR="00AE0974" w:rsidRPr="00AF4AA0" w:rsidRDefault="00AF4AA0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Supports </w:t>
      </w:r>
      <w:r w:rsidR="00AE0974" w:rsidRPr="00AF4AA0">
        <w:rPr>
          <w:rFonts w:ascii="Arial" w:hAnsi="Arial" w:cs="Arial"/>
        </w:rPr>
        <w:t xml:space="preserve">Custom Tags </w:t>
      </w:r>
    </w:p>
    <w:p w14:paraId="2F3E7F1B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Impinj Monza 6, 5, 4 – Tag Focus, Fast ID, QT Read/Write</w:t>
      </w:r>
    </w:p>
    <w:p w14:paraId="0B9F0E32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NXP UCODE 7, 8 – Tag Power Indication, PSF, Brand ID</w:t>
      </w:r>
    </w:p>
    <w:p w14:paraId="426A56B5" w14:textId="34D4E7BC" w:rsidR="00AE0974" w:rsidRDefault="00AE0974" w:rsidP="0000016A">
      <w:pPr>
        <w:ind w:left="1440"/>
        <w:rPr>
          <w:rFonts w:ascii="Arial" w:hAnsi="Arial" w:cs="Arial"/>
        </w:rPr>
      </w:pPr>
    </w:p>
    <w:p w14:paraId="290C09E1" w14:textId="77777777" w:rsidR="00AE0974" w:rsidRPr="00AE0974" w:rsidRDefault="00AE0974" w:rsidP="0000016A">
      <w:pPr>
        <w:ind w:left="1440"/>
        <w:rPr>
          <w:rFonts w:ascii="Arial" w:hAnsi="Arial" w:cs="Arial"/>
        </w:rPr>
      </w:pPr>
    </w:p>
    <w:p w14:paraId="5F064D65" w14:textId="2F851E41" w:rsidR="00CB032A" w:rsidRPr="00CB032A" w:rsidRDefault="00CB032A" w:rsidP="00CB032A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 w:rsidRPr="00CB032A">
        <w:rPr>
          <w:rFonts w:ascii="Arial" w:hAnsi="Arial" w:cs="Arial"/>
          <w:b/>
          <w:sz w:val="22"/>
          <w:szCs w:val="28"/>
        </w:rPr>
        <w:t>ADDITIONAL NOTES</w:t>
      </w:r>
    </w:p>
    <w:p w14:paraId="7E31912E" w14:textId="4DE3B289" w:rsidR="00CB032A" w:rsidRDefault="00CB032A">
      <w:pPr>
        <w:rPr>
          <w:rFonts w:ascii="Arial" w:hAnsi="Arial" w:cs="Arial"/>
        </w:rPr>
      </w:pPr>
      <w:r w:rsidRPr="00CB032A">
        <w:rPr>
          <w:rFonts w:ascii="Arial" w:hAnsi="Arial" w:cs="Arial"/>
        </w:rPr>
        <w:t>Summary of major issues and limitations are listed below</w:t>
      </w:r>
    </w:p>
    <w:p w14:paraId="26EB3724" w14:textId="77777777" w:rsidR="00787441" w:rsidRDefault="00787441" w:rsidP="007874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Software update via USB CDC is not working in Ubuntu Linux 64 bit &amp; Raspberry Pi Linux 32bit</w:t>
      </w:r>
    </w:p>
    <w:p w14:paraId="28AF2636" w14:textId="77777777" w:rsidR="00787441" w:rsidRPr="00CB032A" w:rsidRDefault="00787441" w:rsidP="007874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Hardware flow control is disabled</w:t>
      </w:r>
    </w:p>
    <w:p w14:paraId="51AD374A" w14:textId="01AA7752" w:rsidR="00CB032A" w:rsidRDefault="008F38F0" w:rsidP="00CB032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RFID </w:t>
      </w:r>
      <w:r w:rsidR="00CB032A">
        <w:rPr>
          <w:rFonts w:ascii="Arial" w:hAnsi="Arial" w:cs="Arial"/>
        </w:rPr>
        <w:t>API interface is similar like existing Zebra Fixed and Handheld RFID products</w:t>
      </w:r>
    </w:p>
    <w:p w14:paraId="2C9F8DB2" w14:textId="3B5622C1" w:rsidR="00FD29C1" w:rsidRDefault="008F38F0" w:rsidP="007431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446F5">
        <w:rPr>
          <w:rFonts w:ascii="Arial" w:hAnsi="Arial" w:cs="Arial"/>
        </w:rPr>
        <w:t xml:space="preserve">RFID </w:t>
      </w:r>
      <w:r w:rsidR="00CB032A" w:rsidRPr="00D446F5">
        <w:rPr>
          <w:rFonts w:ascii="Arial" w:hAnsi="Arial" w:cs="Arial"/>
        </w:rPr>
        <w:t>API returns ‘Not supported’ if not applicable to RE40 RFID Module</w:t>
      </w:r>
    </w:p>
    <w:sectPr w:rsidR="00FD29C1" w:rsidSect="0000016A">
      <w:headerReference w:type="default" r:id="rId13"/>
      <w:footerReference w:type="default" r:id="rId14"/>
      <w:pgSz w:w="12240" w:h="15840" w:code="1"/>
      <w:pgMar w:top="1080" w:right="1440" w:bottom="216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4043A" w14:textId="77777777" w:rsidR="009B2EC6" w:rsidRDefault="009B2EC6" w:rsidP="00454106">
      <w:pPr>
        <w:spacing w:after="0" w:line="240" w:lineRule="auto"/>
      </w:pPr>
      <w:r>
        <w:separator/>
      </w:r>
    </w:p>
  </w:endnote>
  <w:endnote w:type="continuationSeparator" w:id="0">
    <w:p w14:paraId="7B23D6BF" w14:textId="77777777" w:rsidR="009B2EC6" w:rsidRDefault="009B2EC6" w:rsidP="0045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b/>
        <w:sz w:val="14"/>
        <w:szCs w:val="14"/>
      </w:rPr>
      <w:id w:val="-884791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BBE23" w14:textId="77777777" w:rsidR="003D4861" w:rsidRPr="00EF5C92" w:rsidRDefault="00EF5C92" w:rsidP="00872347">
        <w:pPr>
          <w:pStyle w:val="Footer"/>
          <w:tabs>
            <w:tab w:val="clear" w:pos="4680"/>
            <w:tab w:val="clear" w:pos="9360"/>
            <w:tab w:val="right" w:pos="9900"/>
            <w:tab w:val="right" w:pos="10530"/>
            <w:tab w:val="right" w:pos="10800"/>
          </w:tabs>
          <w:spacing w:before="72"/>
          <w:ind w:left="-720" w:right="-720"/>
          <w:rPr>
            <w:rFonts w:ascii="Arial" w:hAnsi="Arial" w:cs="Arial"/>
            <w:b/>
            <w:noProof/>
            <w:color w:val="7E868C"/>
            <w:sz w:val="14"/>
            <w:szCs w:val="14"/>
          </w:rPr>
        </w:pPr>
        <w:r>
          <w:rPr>
            <w:rFonts w:ascii="Arial" w:hAnsi="Arial" w:cs="Arial"/>
            <w:b/>
            <w:sz w:val="14"/>
            <w:szCs w:val="14"/>
          </w:rPr>
          <w:tab/>
        </w:r>
        <w:r w:rsidRPr="001A2B71">
          <w:rPr>
            <w:rFonts w:ascii="Arial" w:hAnsi="Arial" w:cs="Arial"/>
            <w:b/>
            <w:sz w:val="14"/>
            <w:szCs w:val="14"/>
          </w:rPr>
          <w:t>ZEBRA TECHNOLOGIES</w:t>
        </w:r>
        <w:r>
          <w:rPr>
            <w:rFonts w:ascii="Arial" w:hAnsi="Arial" w:cs="Arial"/>
            <w:b/>
            <w:sz w:val="14"/>
            <w:szCs w:val="14"/>
          </w:rPr>
          <w:tab/>
        </w:r>
        <w:r w:rsidR="00223337" w:rsidRPr="001A2B71">
          <w:rPr>
            <w:rFonts w:ascii="Arial" w:hAnsi="Arial" w:cs="Arial"/>
            <w:b/>
            <w:color w:val="7E868C"/>
            <w:sz w:val="14"/>
            <w:szCs w:val="14"/>
          </w:rPr>
          <w:fldChar w:fldCharType="begin"/>
        </w:r>
        <w:r w:rsidRPr="001A2B71">
          <w:rPr>
            <w:rFonts w:ascii="Arial" w:hAnsi="Arial" w:cs="Arial"/>
            <w:b/>
            <w:color w:val="7E868C"/>
            <w:sz w:val="14"/>
            <w:szCs w:val="14"/>
          </w:rPr>
          <w:instrText xml:space="preserve"> PAGE   \* MERGEFORMAT </w:instrText>
        </w:r>
        <w:r w:rsidR="00223337" w:rsidRPr="001A2B71">
          <w:rPr>
            <w:rFonts w:ascii="Arial" w:hAnsi="Arial" w:cs="Arial"/>
            <w:b/>
            <w:color w:val="7E868C"/>
            <w:sz w:val="14"/>
            <w:szCs w:val="14"/>
          </w:rPr>
          <w:fldChar w:fldCharType="separate"/>
        </w:r>
        <w:r w:rsidR="00157052">
          <w:rPr>
            <w:rFonts w:ascii="Arial" w:hAnsi="Arial" w:cs="Arial"/>
            <w:b/>
            <w:noProof/>
            <w:color w:val="7E868C"/>
            <w:sz w:val="14"/>
            <w:szCs w:val="14"/>
          </w:rPr>
          <w:t>1</w:t>
        </w:r>
        <w:r w:rsidR="00223337" w:rsidRPr="001A2B71">
          <w:rPr>
            <w:rFonts w:ascii="Arial" w:hAnsi="Arial" w:cs="Arial"/>
            <w:b/>
            <w:noProof/>
            <w:color w:val="7E868C"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3A0F7" w14:textId="77777777" w:rsidR="009B2EC6" w:rsidRDefault="009B2EC6" w:rsidP="00454106">
      <w:pPr>
        <w:spacing w:after="0" w:line="240" w:lineRule="auto"/>
      </w:pPr>
      <w:r>
        <w:separator/>
      </w:r>
    </w:p>
  </w:footnote>
  <w:footnote w:type="continuationSeparator" w:id="0">
    <w:p w14:paraId="075C2BB2" w14:textId="77777777" w:rsidR="009B2EC6" w:rsidRDefault="009B2EC6" w:rsidP="0045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C03AD" w14:textId="77777777" w:rsidR="00872347" w:rsidRPr="00A64EFE" w:rsidRDefault="00872347" w:rsidP="00872347">
    <w:pPr>
      <w:pStyle w:val="Header"/>
      <w:tabs>
        <w:tab w:val="clear" w:pos="4680"/>
        <w:tab w:val="left" w:pos="1440"/>
      </w:tabs>
      <w:ind w:left="-720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0300221" wp14:editId="5CCE85FA">
          <wp:simplePos x="0" y="0"/>
          <wp:positionH relativeFrom="column">
            <wp:posOffset>-438150</wp:posOffset>
          </wp:positionH>
          <wp:positionV relativeFrom="page">
            <wp:posOffset>219075</wp:posOffset>
          </wp:positionV>
          <wp:extent cx="1371600" cy="465455"/>
          <wp:effectExtent l="0" t="0" r="0" b="0"/>
          <wp:wrapSquare wrapText="bothSides"/>
          <wp:docPr id="2" name="Picture 2" descr="C:\Users\equerciagrossa\Box Sync\~Logos-Templates\~New Logo\PNG\Zebra_Logo_K_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querciagrossa\Box Sync\~Logos-Templates\~New Logo\PNG\Zebra_Logo_K_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66302"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1" locked="0" layoutInCell="1" allowOverlap="1" wp14:anchorId="79F6A76D" wp14:editId="0681F81D">
              <wp:simplePos x="0" y="0"/>
              <wp:positionH relativeFrom="column">
                <wp:posOffset>-914400</wp:posOffset>
              </wp:positionH>
              <wp:positionV relativeFrom="paragraph">
                <wp:posOffset>419099</wp:posOffset>
              </wp:positionV>
              <wp:extent cx="8239125" cy="0"/>
              <wp:effectExtent l="0" t="0" r="28575" b="19050"/>
              <wp:wrapThrough wrapText="bothSides">
                <wp:wrapPolygon edited="0">
                  <wp:start x="0" y="-1"/>
                  <wp:lineTo x="0" y="-1"/>
                  <wp:lineTo x="21625" y="-1"/>
                  <wp:lineTo x="21625" y="-1"/>
                  <wp:lineTo x="0" y="-1"/>
                </wp:wrapPolygon>
              </wp:wrapThrough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239125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E86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611A1C" id="Straight Connector 3" o:spid="_x0000_s1026" style="position:absolute;z-index:-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in,33pt" to="576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" strokecolor="#7e868c" strokeweight="2pt">
              <o:lock v:ext="edit" shapetype="f"/>
              <w10:wrap type="through"/>
            </v:line>
          </w:pict>
        </mc:Fallback>
      </mc:AlternateContent>
    </w:r>
  </w:p>
  <w:p w14:paraId="0245D2AD" w14:textId="77777777" w:rsidR="00872347" w:rsidRDefault="00872347" w:rsidP="00872347">
    <w:pPr>
      <w:pStyle w:val="Header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07232"/>
    <w:multiLevelType w:val="hybridMultilevel"/>
    <w:tmpl w:val="C4E8A250"/>
    <w:lvl w:ilvl="0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444005"/>
    <w:multiLevelType w:val="hybridMultilevel"/>
    <w:tmpl w:val="6A2C7464"/>
    <w:lvl w:ilvl="0" w:tplc="C3042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2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88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4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E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8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341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C4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8C537C"/>
    <w:multiLevelType w:val="hybridMultilevel"/>
    <w:tmpl w:val="88021EC2"/>
    <w:lvl w:ilvl="0" w:tplc="9CBEA0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94708"/>
    <w:multiLevelType w:val="hybridMultilevel"/>
    <w:tmpl w:val="847AE3BC"/>
    <w:lvl w:ilvl="0" w:tplc="38EE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245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61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6B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2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CAB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6E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E2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A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D57AEF"/>
    <w:multiLevelType w:val="hybridMultilevel"/>
    <w:tmpl w:val="FABEE23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E73E3"/>
    <w:multiLevelType w:val="hybridMultilevel"/>
    <w:tmpl w:val="EC5AF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B7358"/>
    <w:multiLevelType w:val="hybridMultilevel"/>
    <w:tmpl w:val="32C65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684"/>
    <w:multiLevelType w:val="hybridMultilevel"/>
    <w:tmpl w:val="ABFED4F0"/>
    <w:lvl w:ilvl="0" w:tplc="04090011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6E2E31"/>
    <w:multiLevelType w:val="hybridMultilevel"/>
    <w:tmpl w:val="85CC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01738"/>
    <w:multiLevelType w:val="hybridMultilevel"/>
    <w:tmpl w:val="C4C8B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407C0"/>
    <w:multiLevelType w:val="hybridMultilevel"/>
    <w:tmpl w:val="057A6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05696"/>
    <w:multiLevelType w:val="hybridMultilevel"/>
    <w:tmpl w:val="DBA28A60"/>
    <w:lvl w:ilvl="0" w:tplc="C35C4B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10760E3"/>
    <w:multiLevelType w:val="hybridMultilevel"/>
    <w:tmpl w:val="01162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7D9"/>
    <w:rsid w:val="0000016A"/>
    <w:rsid w:val="00005E8A"/>
    <w:rsid w:val="00007B47"/>
    <w:rsid w:val="000101A2"/>
    <w:rsid w:val="0001195E"/>
    <w:rsid w:val="000150D3"/>
    <w:rsid w:val="00015DC4"/>
    <w:rsid w:val="00021592"/>
    <w:rsid w:val="00023E0E"/>
    <w:rsid w:val="00024506"/>
    <w:rsid w:val="00026E02"/>
    <w:rsid w:val="00026E91"/>
    <w:rsid w:val="00030706"/>
    <w:rsid w:val="00034E4E"/>
    <w:rsid w:val="000355E2"/>
    <w:rsid w:val="000363DF"/>
    <w:rsid w:val="00040191"/>
    <w:rsid w:val="00041005"/>
    <w:rsid w:val="00041219"/>
    <w:rsid w:val="000429A4"/>
    <w:rsid w:val="0004308F"/>
    <w:rsid w:val="00047FE9"/>
    <w:rsid w:val="00050DA1"/>
    <w:rsid w:val="00050E5B"/>
    <w:rsid w:val="00051088"/>
    <w:rsid w:val="00054975"/>
    <w:rsid w:val="00056DAC"/>
    <w:rsid w:val="000630E0"/>
    <w:rsid w:val="00063A55"/>
    <w:rsid w:val="00063AF8"/>
    <w:rsid w:val="000717C0"/>
    <w:rsid w:val="0007594E"/>
    <w:rsid w:val="000838BC"/>
    <w:rsid w:val="00083F23"/>
    <w:rsid w:val="000857D9"/>
    <w:rsid w:val="0008771A"/>
    <w:rsid w:val="00087A60"/>
    <w:rsid w:val="000904B8"/>
    <w:rsid w:val="00090E73"/>
    <w:rsid w:val="00095BEF"/>
    <w:rsid w:val="000A2372"/>
    <w:rsid w:val="000A429A"/>
    <w:rsid w:val="000A5EB0"/>
    <w:rsid w:val="000A7E06"/>
    <w:rsid w:val="000B440D"/>
    <w:rsid w:val="000B7EE1"/>
    <w:rsid w:val="000C0EB6"/>
    <w:rsid w:val="000C22CE"/>
    <w:rsid w:val="000C4C7F"/>
    <w:rsid w:val="000C6F6C"/>
    <w:rsid w:val="000D1B63"/>
    <w:rsid w:val="000D4188"/>
    <w:rsid w:val="000D5013"/>
    <w:rsid w:val="000E0600"/>
    <w:rsid w:val="000E3C70"/>
    <w:rsid w:val="000E5D4C"/>
    <w:rsid w:val="000E66F5"/>
    <w:rsid w:val="000E74BB"/>
    <w:rsid w:val="000E777B"/>
    <w:rsid w:val="000F0902"/>
    <w:rsid w:val="000F2805"/>
    <w:rsid w:val="000F47A4"/>
    <w:rsid w:val="000F53E4"/>
    <w:rsid w:val="0010111B"/>
    <w:rsid w:val="00101ED8"/>
    <w:rsid w:val="00103740"/>
    <w:rsid w:val="00105134"/>
    <w:rsid w:val="00105F01"/>
    <w:rsid w:val="00107D93"/>
    <w:rsid w:val="0011027E"/>
    <w:rsid w:val="0011164D"/>
    <w:rsid w:val="00115548"/>
    <w:rsid w:val="001202FD"/>
    <w:rsid w:val="00122A6B"/>
    <w:rsid w:val="001250BA"/>
    <w:rsid w:val="00126D92"/>
    <w:rsid w:val="001270D9"/>
    <w:rsid w:val="00131FE4"/>
    <w:rsid w:val="00143082"/>
    <w:rsid w:val="001433A1"/>
    <w:rsid w:val="001441CC"/>
    <w:rsid w:val="00145AD2"/>
    <w:rsid w:val="0014775B"/>
    <w:rsid w:val="00151462"/>
    <w:rsid w:val="00151519"/>
    <w:rsid w:val="00157052"/>
    <w:rsid w:val="001579FE"/>
    <w:rsid w:val="001662BE"/>
    <w:rsid w:val="00166AD5"/>
    <w:rsid w:val="00167FBD"/>
    <w:rsid w:val="00174333"/>
    <w:rsid w:val="00175A4C"/>
    <w:rsid w:val="00175C5E"/>
    <w:rsid w:val="0018022E"/>
    <w:rsid w:val="001809F4"/>
    <w:rsid w:val="00185840"/>
    <w:rsid w:val="001930DD"/>
    <w:rsid w:val="001933E8"/>
    <w:rsid w:val="0019418F"/>
    <w:rsid w:val="001944AE"/>
    <w:rsid w:val="00195525"/>
    <w:rsid w:val="001A0F65"/>
    <w:rsid w:val="001A1901"/>
    <w:rsid w:val="001A2D7B"/>
    <w:rsid w:val="001B0472"/>
    <w:rsid w:val="001B22DF"/>
    <w:rsid w:val="001B63CD"/>
    <w:rsid w:val="001B698A"/>
    <w:rsid w:val="001B73EC"/>
    <w:rsid w:val="001B792F"/>
    <w:rsid w:val="001C1A7B"/>
    <w:rsid w:val="001C1B65"/>
    <w:rsid w:val="001C27F9"/>
    <w:rsid w:val="001C284C"/>
    <w:rsid w:val="001C4305"/>
    <w:rsid w:val="001C4A35"/>
    <w:rsid w:val="001D092E"/>
    <w:rsid w:val="001D6402"/>
    <w:rsid w:val="001E1B6A"/>
    <w:rsid w:val="001E2232"/>
    <w:rsid w:val="001E2C81"/>
    <w:rsid w:val="001E4E00"/>
    <w:rsid w:val="001F1A3A"/>
    <w:rsid w:val="001F3A9F"/>
    <w:rsid w:val="001F456F"/>
    <w:rsid w:val="00203A99"/>
    <w:rsid w:val="00204C4B"/>
    <w:rsid w:val="00205231"/>
    <w:rsid w:val="002117C7"/>
    <w:rsid w:val="00213F0E"/>
    <w:rsid w:val="002207D5"/>
    <w:rsid w:val="00223337"/>
    <w:rsid w:val="00223FBB"/>
    <w:rsid w:val="00225CF4"/>
    <w:rsid w:val="00227493"/>
    <w:rsid w:val="002277BB"/>
    <w:rsid w:val="00227FFA"/>
    <w:rsid w:val="002320E5"/>
    <w:rsid w:val="00232A4A"/>
    <w:rsid w:val="002335C1"/>
    <w:rsid w:val="0023589F"/>
    <w:rsid w:val="00237AA4"/>
    <w:rsid w:val="00243EAD"/>
    <w:rsid w:val="00244F60"/>
    <w:rsid w:val="00244FD4"/>
    <w:rsid w:val="002465BA"/>
    <w:rsid w:val="002502E2"/>
    <w:rsid w:val="00250390"/>
    <w:rsid w:val="00250B6F"/>
    <w:rsid w:val="00250EA0"/>
    <w:rsid w:val="00252D64"/>
    <w:rsid w:val="002531A5"/>
    <w:rsid w:val="002538BA"/>
    <w:rsid w:val="0026049E"/>
    <w:rsid w:val="00260BE9"/>
    <w:rsid w:val="002618FF"/>
    <w:rsid w:val="00267EED"/>
    <w:rsid w:val="002752BE"/>
    <w:rsid w:val="00281BC7"/>
    <w:rsid w:val="00282A3D"/>
    <w:rsid w:val="00283EFC"/>
    <w:rsid w:val="00283FD1"/>
    <w:rsid w:val="00285431"/>
    <w:rsid w:val="00285724"/>
    <w:rsid w:val="002903C9"/>
    <w:rsid w:val="00291103"/>
    <w:rsid w:val="00291268"/>
    <w:rsid w:val="002941DA"/>
    <w:rsid w:val="002971E9"/>
    <w:rsid w:val="00297928"/>
    <w:rsid w:val="002A662F"/>
    <w:rsid w:val="002A7340"/>
    <w:rsid w:val="002A754E"/>
    <w:rsid w:val="002B1ADB"/>
    <w:rsid w:val="002B256D"/>
    <w:rsid w:val="002B3F1B"/>
    <w:rsid w:val="002B50CC"/>
    <w:rsid w:val="002B566B"/>
    <w:rsid w:val="002B604E"/>
    <w:rsid w:val="002B7285"/>
    <w:rsid w:val="002C1788"/>
    <w:rsid w:val="002C190F"/>
    <w:rsid w:val="002C3DFA"/>
    <w:rsid w:val="002C6177"/>
    <w:rsid w:val="002C7278"/>
    <w:rsid w:val="002C741C"/>
    <w:rsid w:val="002C7BD2"/>
    <w:rsid w:val="002D0599"/>
    <w:rsid w:val="002D1E01"/>
    <w:rsid w:val="002D35BA"/>
    <w:rsid w:val="002D651A"/>
    <w:rsid w:val="002D78DB"/>
    <w:rsid w:val="002E2992"/>
    <w:rsid w:val="002E6F0C"/>
    <w:rsid w:val="002F1810"/>
    <w:rsid w:val="002F269C"/>
    <w:rsid w:val="0030570E"/>
    <w:rsid w:val="00307F92"/>
    <w:rsid w:val="0031378A"/>
    <w:rsid w:val="0031579A"/>
    <w:rsid w:val="003168D9"/>
    <w:rsid w:val="00324927"/>
    <w:rsid w:val="003254CB"/>
    <w:rsid w:val="00331134"/>
    <w:rsid w:val="0033132C"/>
    <w:rsid w:val="0033342C"/>
    <w:rsid w:val="003348B8"/>
    <w:rsid w:val="00334A29"/>
    <w:rsid w:val="00337B12"/>
    <w:rsid w:val="003431AD"/>
    <w:rsid w:val="00345851"/>
    <w:rsid w:val="00345BE2"/>
    <w:rsid w:val="00351C21"/>
    <w:rsid w:val="00352E71"/>
    <w:rsid w:val="003549D2"/>
    <w:rsid w:val="003551F1"/>
    <w:rsid w:val="00361CD5"/>
    <w:rsid w:val="003624AA"/>
    <w:rsid w:val="00362B6F"/>
    <w:rsid w:val="00364D99"/>
    <w:rsid w:val="00366302"/>
    <w:rsid w:val="00376864"/>
    <w:rsid w:val="00376D62"/>
    <w:rsid w:val="00380959"/>
    <w:rsid w:val="00380BDB"/>
    <w:rsid w:val="00385FCF"/>
    <w:rsid w:val="0039030E"/>
    <w:rsid w:val="0039121A"/>
    <w:rsid w:val="00392031"/>
    <w:rsid w:val="003A1D8D"/>
    <w:rsid w:val="003A3A63"/>
    <w:rsid w:val="003A3CB2"/>
    <w:rsid w:val="003A6514"/>
    <w:rsid w:val="003B3100"/>
    <w:rsid w:val="003B3891"/>
    <w:rsid w:val="003B5879"/>
    <w:rsid w:val="003C3D25"/>
    <w:rsid w:val="003C450B"/>
    <w:rsid w:val="003C53B5"/>
    <w:rsid w:val="003D0640"/>
    <w:rsid w:val="003D0CC5"/>
    <w:rsid w:val="003D2A0E"/>
    <w:rsid w:val="003D44E7"/>
    <w:rsid w:val="003D4861"/>
    <w:rsid w:val="003D52B9"/>
    <w:rsid w:val="003D62CC"/>
    <w:rsid w:val="003E158D"/>
    <w:rsid w:val="003E16D4"/>
    <w:rsid w:val="003E4864"/>
    <w:rsid w:val="003F0424"/>
    <w:rsid w:val="003F0BB7"/>
    <w:rsid w:val="003F2F9E"/>
    <w:rsid w:val="003F4452"/>
    <w:rsid w:val="003F5E7E"/>
    <w:rsid w:val="003F67CB"/>
    <w:rsid w:val="003F74B7"/>
    <w:rsid w:val="003F74DE"/>
    <w:rsid w:val="00402877"/>
    <w:rsid w:val="0041019A"/>
    <w:rsid w:val="00411A5D"/>
    <w:rsid w:val="00411DE4"/>
    <w:rsid w:val="00413402"/>
    <w:rsid w:val="004219EF"/>
    <w:rsid w:val="0042422F"/>
    <w:rsid w:val="004322FE"/>
    <w:rsid w:val="004429A6"/>
    <w:rsid w:val="00442A13"/>
    <w:rsid w:val="004500A5"/>
    <w:rsid w:val="0045112A"/>
    <w:rsid w:val="004520AE"/>
    <w:rsid w:val="00454106"/>
    <w:rsid w:val="00454BC5"/>
    <w:rsid w:val="00457092"/>
    <w:rsid w:val="004640BF"/>
    <w:rsid w:val="00467230"/>
    <w:rsid w:val="00481F74"/>
    <w:rsid w:val="0048403D"/>
    <w:rsid w:val="00484A5B"/>
    <w:rsid w:val="00487F13"/>
    <w:rsid w:val="00493B68"/>
    <w:rsid w:val="00493DB4"/>
    <w:rsid w:val="004A24BD"/>
    <w:rsid w:val="004A6484"/>
    <w:rsid w:val="004A74D3"/>
    <w:rsid w:val="004A7B0F"/>
    <w:rsid w:val="004B45B8"/>
    <w:rsid w:val="004B5D89"/>
    <w:rsid w:val="004B67F4"/>
    <w:rsid w:val="004C013B"/>
    <w:rsid w:val="004C08D6"/>
    <w:rsid w:val="004C260C"/>
    <w:rsid w:val="004C344A"/>
    <w:rsid w:val="004C6839"/>
    <w:rsid w:val="004C702D"/>
    <w:rsid w:val="004D2661"/>
    <w:rsid w:val="004D6325"/>
    <w:rsid w:val="004D7050"/>
    <w:rsid w:val="004E1E26"/>
    <w:rsid w:val="004E2587"/>
    <w:rsid w:val="004E3253"/>
    <w:rsid w:val="004E3B97"/>
    <w:rsid w:val="004E3E3D"/>
    <w:rsid w:val="004E4291"/>
    <w:rsid w:val="004E5EB6"/>
    <w:rsid w:val="004F3AEF"/>
    <w:rsid w:val="004F3C8E"/>
    <w:rsid w:val="004F6D02"/>
    <w:rsid w:val="004F76A1"/>
    <w:rsid w:val="00500C87"/>
    <w:rsid w:val="00502174"/>
    <w:rsid w:val="00502E44"/>
    <w:rsid w:val="00502F4A"/>
    <w:rsid w:val="00504BAB"/>
    <w:rsid w:val="0050721D"/>
    <w:rsid w:val="005105C4"/>
    <w:rsid w:val="00510A73"/>
    <w:rsid w:val="00510E73"/>
    <w:rsid w:val="005131E0"/>
    <w:rsid w:val="0051366B"/>
    <w:rsid w:val="00520C43"/>
    <w:rsid w:val="00521F79"/>
    <w:rsid w:val="00522EA8"/>
    <w:rsid w:val="00527837"/>
    <w:rsid w:val="0053041B"/>
    <w:rsid w:val="00531EFD"/>
    <w:rsid w:val="00532C55"/>
    <w:rsid w:val="0053401D"/>
    <w:rsid w:val="00535557"/>
    <w:rsid w:val="00535D24"/>
    <w:rsid w:val="00535FA1"/>
    <w:rsid w:val="00537A73"/>
    <w:rsid w:val="00542089"/>
    <w:rsid w:val="00556151"/>
    <w:rsid w:val="0056117D"/>
    <w:rsid w:val="0056217C"/>
    <w:rsid w:val="00562D4E"/>
    <w:rsid w:val="00565A6E"/>
    <w:rsid w:val="005663DF"/>
    <w:rsid w:val="0057616D"/>
    <w:rsid w:val="00576C58"/>
    <w:rsid w:val="00583A41"/>
    <w:rsid w:val="00584689"/>
    <w:rsid w:val="005854A5"/>
    <w:rsid w:val="0059167B"/>
    <w:rsid w:val="00592459"/>
    <w:rsid w:val="00594404"/>
    <w:rsid w:val="00597D31"/>
    <w:rsid w:val="00597F00"/>
    <w:rsid w:val="005A16E4"/>
    <w:rsid w:val="005A2ED1"/>
    <w:rsid w:val="005A4666"/>
    <w:rsid w:val="005B3908"/>
    <w:rsid w:val="005B47B4"/>
    <w:rsid w:val="005B4A0B"/>
    <w:rsid w:val="005B6F52"/>
    <w:rsid w:val="005C0859"/>
    <w:rsid w:val="005C34D8"/>
    <w:rsid w:val="005C608B"/>
    <w:rsid w:val="005C6954"/>
    <w:rsid w:val="005D15E7"/>
    <w:rsid w:val="005D5DA1"/>
    <w:rsid w:val="005E0036"/>
    <w:rsid w:val="005E09EF"/>
    <w:rsid w:val="005E16CE"/>
    <w:rsid w:val="005E1AD4"/>
    <w:rsid w:val="005E38A4"/>
    <w:rsid w:val="005F1B9C"/>
    <w:rsid w:val="005F7A5E"/>
    <w:rsid w:val="0060117C"/>
    <w:rsid w:val="00601E4F"/>
    <w:rsid w:val="0060614F"/>
    <w:rsid w:val="006113B4"/>
    <w:rsid w:val="00616F32"/>
    <w:rsid w:val="00617162"/>
    <w:rsid w:val="0062145E"/>
    <w:rsid w:val="006254EF"/>
    <w:rsid w:val="00626B92"/>
    <w:rsid w:val="00627E04"/>
    <w:rsid w:val="00630BCF"/>
    <w:rsid w:val="00634B64"/>
    <w:rsid w:val="0063551B"/>
    <w:rsid w:val="0064183A"/>
    <w:rsid w:val="0064191C"/>
    <w:rsid w:val="00644D97"/>
    <w:rsid w:val="00645F2B"/>
    <w:rsid w:val="006467F0"/>
    <w:rsid w:val="00650545"/>
    <w:rsid w:val="00652392"/>
    <w:rsid w:val="0065288A"/>
    <w:rsid w:val="00653732"/>
    <w:rsid w:val="006540C1"/>
    <w:rsid w:val="0065432B"/>
    <w:rsid w:val="00654DDA"/>
    <w:rsid w:val="006562D1"/>
    <w:rsid w:val="0066356B"/>
    <w:rsid w:val="00664096"/>
    <w:rsid w:val="006642E1"/>
    <w:rsid w:val="0067092B"/>
    <w:rsid w:val="00670B7C"/>
    <w:rsid w:val="006713C2"/>
    <w:rsid w:val="006751F3"/>
    <w:rsid w:val="006757CF"/>
    <w:rsid w:val="00675B88"/>
    <w:rsid w:val="00675EEA"/>
    <w:rsid w:val="006774BF"/>
    <w:rsid w:val="0067781A"/>
    <w:rsid w:val="00677981"/>
    <w:rsid w:val="006830DC"/>
    <w:rsid w:val="0068479E"/>
    <w:rsid w:val="006A14A3"/>
    <w:rsid w:val="006A4C5D"/>
    <w:rsid w:val="006A6DAD"/>
    <w:rsid w:val="006A72E0"/>
    <w:rsid w:val="006B4A0C"/>
    <w:rsid w:val="006B4BC3"/>
    <w:rsid w:val="006B7216"/>
    <w:rsid w:val="006C0294"/>
    <w:rsid w:val="006C2DB1"/>
    <w:rsid w:val="006C2EDF"/>
    <w:rsid w:val="006C6A8D"/>
    <w:rsid w:val="006C7D20"/>
    <w:rsid w:val="006D3D98"/>
    <w:rsid w:val="006D4A1F"/>
    <w:rsid w:val="006D5982"/>
    <w:rsid w:val="006E158C"/>
    <w:rsid w:val="006F147F"/>
    <w:rsid w:val="006F283A"/>
    <w:rsid w:val="006F2E5E"/>
    <w:rsid w:val="006F3BA3"/>
    <w:rsid w:val="006F67BD"/>
    <w:rsid w:val="00700EAA"/>
    <w:rsid w:val="007107DE"/>
    <w:rsid w:val="00721D87"/>
    <w:rsid w:val="0072393D"/>
    <w:rsid w:val="00723AF6"/>
    <w:rsid w:val="0072599E"/>
    <w:rsid w:val="00725DBB"/>
    <w:rsid w:val="00727E6E"/>
    <w:rsid w:val="007321D9"/>
    <w:rsid w:val="00733FBC"/>
    <w:rsid w:val="00737933"/>
    <w:rsid w:val="00740009"/>
    <w:rsid w:val="0074078E"/>
    <w:rsid w:val="00740795"/>
    <w:rsid w:val="00742014"/>
    <w:rsid w:val="00742B94"/>
    <w:rsid w:val="00744850"/>
    <w:rsid w:val="00752EE0"/>
    <w:rsid w:val="00755D3E"/>
    <w:rsid w:val="00756147"/>
    <w:rsid w:val="00761330"/>
    <w:rsid w:val="007675F6"/>
    <w:rsid w:val="007714C5"/>
    <w:rsid w:val="00772A40"/>
    <w:rsid w:val="00773638"/>
    <w:rsid w:val="00780553"/>
    <w:rsid w:val="00780970"/>
    <w:rsid w:val="00784062"/>
    <w:rsid w:val="007861AD"/>
    <w:rsid w:val="00787441"/>
    <w:rsid w:val="00790104"/>
    <w:rsid w:val="0079135F"/>
    <w:rsid w:val="00793FAC"/>
    <w:rsid w:val="00794D11"/>
    <w:rsid w:val="00795A5E"/>
    <w:rsid w:val="00795FF8"/>
    <w:rsid w:val="007976F7"/>
    <w:rsid w:val="007A11C3"/>
    <w:rsid w:val="007A4DDC"/>
    <w:rsid w:val="007A5238"/>
    <w:rsid w:val="007A6D20"/>
    <w:rsid w:val="007A7572"/>
    <w:rsid w:val="007A76AB"/>
    <w:rsid w:val="007B285C"/>
    <w:rsid w:val="007B4BC4"/>
    <w:rsid w:val="007B7519"/>
    <w:rsid w:val="007C4E6D"/>
    <w:rsid w:val="007C6E6F"/>
    <w:rsid w:val="007C7324"/>
    <w:rsid w:val="007D50B2"/>
    <w:rsid w:val="007D5AF3"/>
    <w:rsid w:val="007E0086"/>
    <w:rsid w:val="007E0739"/>
    <w:rsid w:val="007E3E5E"/>
    <w:rsid w:val="007E7806"/>
    <w:rsid w:val="007E7D8E"/>
    <w:rsid w:val="007F405F"/>
    <w:rsid w:val="008017BC"/>
    <w:rsid w:val="00803BA5"/>
    <w:rsid w:val="00803F61"/>
    <w:rsid w:val="008111DF"/>
    <w:rsid w:val="00812CFB"/>
    <w:rsid w:val="008131B0"/>
    <w:rsid w:val="00816E42"/>
    <w:rsid w:val="00820C53"/>
    <w:rsid w:val="00825139"/>
    <w:rsid w:val="00825A77"/>
    <w:rsid w:val="0083208F"/>
    <w:rsid w:val="00836B3B"/>
    <w:rsid w:val="00847160"/>
    <w:rsid w:val="00850192"/>
    <w:rsid w:val="0085180F"/>
    <w:rsid w:val="008604C9"/>
    <w:rsid w:val="00861AFE"/>
    <w:rsid w:val="00863BCC"/>
    <w:rsid w:val="008643D6"/>
    <w:rsid w:val="00870F99"/>
    <w:rsid w:val="00872347"/>
    <w:rsid w:val="00880EA7"/>
    <w:rsid w:val="0088139E"/>
    <w:rsid w:val="008822C3"/>
    <w:rsid w:val="00883FA5"/>
    <w:rsid w:val="0088636A"/>
    <w:rsid w:val="00891089"/>
    <w:rsid w:val="00893AA1"/>
    <w:rsid w:val="00897112"/>
    <w:rsid w:val="008A73F8"/>
    <w:rsid w:val="008A7612"/>
    <w:rsid w:val="008B0B01"/>
    <w:rsid w:val="008B22A4"/>
    <w:rsid w:val="008B52A7"/>
    <w:rsid w:val="008C022B"/>
    <w:rsid w:val="008C1259"/>
    <w:rsid w:val="008C4AC2"/>
    <w:rsid w:val="008C7781"/>
    <w:rsid w:val="008C782D"/>
    <w:rsid w:val="008C79E3"/>
    <w:rsid w:val="008D017C"/>
    <w:rsid w:val="008D0BFD"/>
    <w:rsid w:val="008D3449"/>
    <w:rsid w:val="008D427C"/>
    <w:rsid w:val="008D65BC"/>
    <w:rsid w:val="008E0407"/>
    <w:rsid w:val="008F38F0"/>
    <w:rsid w:val="008F4FFE"/>
    <w:rsid w:val="008F6DB2"/>
    <w:rsid w:val="008F7784"/>
    <w:rsid w:val="0090000A"/>
    <w:rsid w:val="0090255F"/>
    <w:rsid w:val="00902A23"/>
    <w:rsid w:val="00903097"/>
    <w:rsid w:val="00904968"/>
    <w:rsid w:val="0090715F"/>
    <w:rsid w:val="00912AE9"/>
    <w:rsid w:val="00913E29"/>
    <w:rsid w:val="00922275"/>
    <w:rsid w:val="00924716"/>
    <w:rsid w:val="00924F69"/>
    <w:rsid w:val="00926B43"/>
    <w:rsid w:val="00927286"/>
    <w:rsid w:val="00933480"/>
    <w:rsid w:val="009336DA"/>
    <w:rsid w:val="0093586A"/>
    <w:rsid w:val="0094260A"/>
    <w:rsid w:val="0094407D"/>
    <w:rsid w:val="0094605C"/>
    <w:rsid w:val="009465C3"/>
    <w:rsid w:val="009547E9"/>
    <w:rsid w:val="009556A2"/>
    <w:rsid w:val="009577E4"/>
    <w:rsid w:val="009601BC"/>
    <w:rsid w:val="00962C32"/>
    <w:rsid w:val="00962ED3"/>
    <w:rsid w:val="00965268"/>
    <w:rsid w:val="009724CD"/>
    <w:rsid w:val="00974CCB"/>
    <w:rsid w:val="00975FE5"/>
    <w:rsid w:val="00981ECC"/>
    <w:rsid w:val="0098364B"/>
    <w:rsid w:val="00983A07"/>
    <w:rsid w:val="00985880"/>
    <w:rsid w:val="0099092A"/>
    <w:rsid w:val="00996988"/>
    <w:rsid w:val="00996B14"/>
    <w:rsid w:val="009A2B4D"/>
    <w:rsid w:val="009A2B60"/>
    <w:rsid w:val="009A2D4D"/>
    <w:rsid w:val="009A2EA3"/>
    <w:rsid w:val="009A332E"/>
    <w:rsid w:val="009A3679"/>
    <w:rsid w:val="009A3762"/>
    <w:rsid w:val="009A3E44"/>
    <w:rsid w:val="009A638C"/>
    <w:rsid w:val="009A6695"/>
    <w:rsid w:val="009B106E"/>
    <w:rsid w:val="009B206D"/>
    <w:rsid w:val="009B2EC6"/>
    <w:rsid w:val="009B4329"/>
    <w:rsid w:val="009B6D9C"/>
    <w:rsid w:val="009D08D1"/>
    <w:rsid w:val="009D128A"/>
    <w:rsid w:val="009D281D"/>
    <w:rsid w:val="009D4A3D"/>
    <w:rsid w:val="009D52EB"/>
    <w:rsid w:val="009D71D7"/>
    <w:rsid w:val="009E43DD"/>
    <w:rsid w:val="009E5E3E"/>
    <w:rsid w:val="009F015D"/>
    <w:rsid w:val="009F144D"/>
    <w:rsid w:val="009F6202"/>
    <w:rsid w:val="009F7AF2"/>
    <w:rsid w:val="00A02DFA"/>
    <w:rsid w:val="00A031EF"/>
    <w:rsid w:val="00A03BCA"/>
    <w:rsid w:val="00A07394"/>
    <w:rsid w:val="00A10126"/>
    <w:rsid w:val="00A15B8A"/>
    <w:rsid w:val="00A16655"/>
    <w:rsid w:val="00A16FC2"/>
    <w:rsid w:val="00A17B05"/>
    <w:rsid w:val="00A2041B"/>
    <w:rsid w:val="00A20557"/>
    <w:rsid w:val="00A2136D"/>
    <w:rsid w:val="00A22A80"/>
    <w:rsid w:val="00A23C9D"/>
    <w:rsid w:val="00A25F9C"/>
    <w:rsid w:val="00A26CE8"/>
    <w:rsid w:val="00A27760"/>
    <w:rsid w:val="00A30690"/>
    <w:rsid w:val="00A46ADF"/>
    <w:rsid w:val="00A4760F"/>
    <w:rsid w:val="00A52DC1"/>
    <w:rsid w:val="00A566CC"/>
    <w:rsid w:val="00A61022"/>
    <w:rsid w:val="00A645CE"/>
    <w:rsid w:val="00A64EFE"/>
    <w:rsid w:val="00A65E69"/>
    <w:rsid w:val="00A7243A"/>
    <w:rsid w:val="00A72577"/>
    <w:rsid w:val="00A74524"/>
    <w:rsid w:val="00A749D5"/>
    <w:rsid w:val="00A758F8"/>
    <w:rsid w:val="00A76D6B"/>
    <w:rsid w:val="00A76EAC"/>
    <w:rsid w:val="00A8269F"/>
    <w:rsid w:val="00A828DD"/>
    <w:rsid w:val="00A8368F"/>
    <w:rsid w:val="00A854B1"/>
    <w:rsid w:val="00A91FA5"/>
    <w:rsid w:val="00AA1C80"/>
    <w:rsid w:val="00AA275D"/>
    <w:rsid w:val="00AA3A8B"/>
    <w:rsid w:val="00AB03BD"/>
    <w:rsid w:val="00AB3699"/>
    <w:rsid w:val="00AB709F"/>
    <w:rsid w:val="00AB75AE"/>
    <w:rsid w:val="00AB75E9"/>
    <w:rsid w:val="00AC344D"/>
    <w:rsid w:val="00AC7FC7"/>
    <w:rsid w:val="00AD017E"/>
    <w:rsid w:val="00AD087E"/>
    <w:rsid w:val="00AE0974"/>
    <w:rsid w:val="00AE0C04"/>
    <w:rsid w:val="00AE2F7D"/>
    <w:rsid w:val="00AE6A63"/>
    <w:rsid w:val="00AE76F9"/>
    <w:rsid w:val="00AF1943"/>
    <w:rsid w:val="00AF41E1"/>
    <w:rsid w:val="00AF4AA0"/>
    <w:rsid w:val="00AF79D3"/>
    <w:rsid w:val="00AF7CB5"/>
    <w:rsid w:val="00B02B9F"/>
    <w:rsid w:val="00B03CBF"/>
    <w:rsid w:val="00B03DE8"/>
    <w:rsid w:val="00B065E8"/>
    <w:rsid w:val="00B076CC"/>
    <w:rsid w:val="00B12AA7"/>
    <w:rsid w:val="00B13143"/>
    <w:rsid w:val="00B13305"/>
    <w:rsid w:val="00B148D1"/>
    <w:rsid w:val="00B228D9"/>
    <w:rsid w:val="00B25CF1"/>
    <w:rsid w:val="00B31464"/>
    <w:rsid w:val="00B322A3"/>
    <w:rsid w:val="00B324C0"/>
    <w:rsid w:val="00B34CD7"/>
    <w:rsid w:val="00B37296"/>
    <w:rsid w:val="00B43DF7"/>
    <w:rsid w:val="00B5201E"/>
    <w:rsid w:val="00B5483E"/>
    <w:rsid w:val="00B5546B"/>
    <w:rsid w:val="00B565F3"/>
    <w:rsid w:val="00B567A5"/>
    <w:rsid w:val="00B573EC"/>
    <w:rsid w:val="00B574A9"/>
    <w:rsid w:val="00B57AAB"/>
    <w:rsid w:val="00B6144C"/>
    <w:rsid w:val="00B61E79"/>
    <w:rsid w:val="00B6290D"/>
    <w:rsid w:val="00B62B82"/>
    <w:rsid w:val="00B62EAB"/>
    <w:rsid w:val="00B6381A"/>
    <w:rsid w:val="00B660E9"/>
    <w:rsid w:val="00B673D3"/>
    <w:rsid w:val="00B71301"/>
    <w:rsid w:val="00B71548"/>
    <w:rsid w:val="00B740D7"/>
    <w:rsid w:val="00B76B31"/>
    <w:rsid w:val="00B77F4D"/>
    <w:rsid w:val="00B82AC3"/>
    <w:rsid w:val="00B85CC4"/>
    <w:rsid w:val="00B86301"/>
    <w:rsid w:val="00B910AE"/>
    <w:rsid w:val="00B92CCB"/>
    <w:rsid w:val="00B96B48"/>
    <w:rsid w:val="00B96E69"/>
    <w:rsid w:val="00BA5C3D"/>
    <w:rsid w:val="00BA5CD1"/>
    <w:rsid w:val="00BB0453"/>
    <w:rsid w:val="00BB12DC"/>
    <w:rsid w:val="00BB3A70"/>
    <w:rsid w:val="00BB66A0"/>
    <w:rsid w:val="00BB6F83"/>
    <w:rsid w:val="00BB7709"/>
    <w:rsid w:val="00BC2067"/>
    <w:rsid w:val="00BC2A32"/>
    <w:rsid w:val="00BC3BC3"/>
    <w:rsid w:val="00BC4B97"/>
    <w:rsid w:val="00BE0BA2"/>
    <w:rsid w:val="00BE22DA"/>
    <w:rsid w:val="00BE2491"/>
    <w:rsid w:val="00BE49B1"/>
    <w:rsid w:val="00BF2CDD"/>
    <w:rsid w:val="00BF31E9"/>
    <w:rsid w:val="00BF5421"/>
    <w:rsid w:val="00BF57E9"/>
    <w:rsid w:val="00BF731A"/>
    <w:rsid w:val="00BF7812"/>
    <w:rsid w:val="00C00D65"/>
    <w:rsid w:val="00C031C2"/>
    <w:rsid w:val="00C0403A"/>
    <w:rsid w:val="00C056A8"/>
    <w:rsid w:val="00C056C2"/>
    <w:rsid w:val="00C10699"/>
    <w:rsid w:val="00C134EB"/>
    <w:rsid w:val="00C148F7"/>
    <w:rsid w:val="00C16650"/>
    <w:rsid w:val="00C17F34"/>
    <w:rsid w:val="00C2122B"/>
    <w:rsid w:val="00C2273D"/>
    <w:rsid w:val="00C25F21"/>
    <w:rsid w:val="00C2793C"/>
    <w:rsid w:val="00C31236"/>
    <w:rsid w:val="00C31751"/>
    <w:rsid w:val="00C33F0F"/>
    <w:rsid w:val="00C33FF7"/>
    <w:rsid w:val="00C34206"/>
    <w:rsid w:val="00C407B9"/>
    <w:rsid w:val="00C41A0C"/>
    <w:rsid w:val="00C43F1A"/>
    <w:rsid w:val="00C44A65"/>
    <w:rsid w:val="00C46DBC"/>
    <w:rsid w:val="00C4787A"/>
    <w:rsid w:val="00C51116"/>
    <w:rsid w:val="00C5305D"/>
    <w:rsid w:val="00C536B9"/>
    <w:rsid w:val="00C5436D"/>
    <w:rsid w:val="00C56808"/>
    <w:rsid w:val="00C56DA2"/>
    <w:rsid w:val="00C66708"/>
    <w:rsid w:val="00C72E57"/>
    <w:rsid w:val="00C730D7"/>
    <w:rsid w:val="00C81CF0"/>
    <w:rsid w:val="00C83951"/>
    <w:rsid w:val="00C84739"/>
    <w:rsid w:val="00C872C1"/>
    <w:rsid w:val="00C872EF"/>
    <w:rsid w:val="00C901EA"/>
    <w:rsid w:val="00C9062D"/>
    <w:rsid w:val="00C90F5F"/>
    <w:rsid w:val="00C91854"/>
    <w:rsid w:val="00C93C37"/>
    <w:rsid w:val="00CA2185"/>
    <w:rsid w:val="00CA2486"/>
    <w:rsid w:val="00CA2B89"/>
    <w:rsid w:val="00CA55F9"/>
    <w:rsid w:val="00CA5A90"/>
    <w:rsid w:val="00CA656D"/>
    <w:rsid w:val="00CA7A75"/>
    <w:rsid w:val="00CA7B8B"/>
    <w:rsid w:val="00CB032A"/>
    <w:rsid w:val="00CB0862"/>
    <w:rsid w:val="00CB3C41"/>
    <w:rsid w:val="00CB5DB6"/>
    <w:rsid w:val="00CC0216"/>
    <w:rsid w:val="00CC23FD"/>
    <w:rsid w:val="00CC4A7E"/>
    <w:rsid w:val="00CC4E27"/>
    <w:rsid w:val="00CC6907"/>
    <w:rsid w:val="00CC6D01"/>
    <w:rsid w:val="00CD08B6"/>
    <w:rsid w:val="00CD0FFF"/>
    <w:rsid w:val="00CD5CE4"/>
    <w:rsid w:val="00CE0EC0"/>
    <w:rsid w:val="00CE476B"/>
    <w:rsid w:val="00CE64E9"/>
    <w:rsid w:val="00CE6A90"/>
    <w:rsid w:val="00CE78BA"/>
    <w:rsid w:val="00CF0A4A"/>
    <w:rsid w:val="00CF18A5"/>
    <w:rsid w:val="00CF4C13"/>
    <w:rsid w:val="00CF5114"/>
    <w:rsid w:val="00D00E5C"/>
    <w:rsid w:val="00D02C4A"/>
    <w:rsid w:val="00D0763D"/>
    <w:rsid w:val="00D14195"/>
    <w:rsid w:val="00D16ED1"/>
    <w:rsid w:val="00D17BB7"/>
    <w:rsid w:val="00D17DB3"/>
    <w:rsid w:val="00D20278"/>
    <w:rsid w:val="00D20D1C"/>
    <w:rsid w:val="00D2159A"/>
    <w:rsid w:val="00D216B8"/>
    <w:rsid w:val="00D26422"/>
    <w:rsid w:val="00D33BEB"/>
    <w:rsid w:val="00D34A79"/>
    <w:rsid w:val="00D41440"/>
    <w:rsid w:val="00D42889"/>
    <w:rsid w:val="00D446F5"/>
    <w:rsid w:val="00D50B4A"/>
    <w:rsid w:val="00D51D2E"/>
    <w:rsid w:val="00D53B41"/>
    <w:rsid w:val="00D57545"/>
    <w:rsid w:val="00D578D2"/>
    <w:rsid w:val="00D60835"/>
    <w:rsid w:val="00D60EED"/>
    <w:rsid w:val="00D61E85"/>
    <w:rsid w:val="00D61E8A"/>
    <w:rsid w:val="00D63989"/>
    <w:rsid w:val="00D73213"/>
    <w:rsid w:val="00D73B13"/>
    <w:rsid w:val="00D740B7"/>
    <w:rsid w:val="00D750B4"/>
    <w:rsid w:val="00D81C7C"/>
    <w:rsid w:val="00D86100"/>
    <w:rsid w:val="00D91799"/>
    <w:rsid w:val="00D96769"/>
    <w:rsid w:val="00D968FD"/>
    <w:rsid w:val="00DA22A3"/>
    <w:rsid w:val="00DA2AD8"/>
    <w:rsid w:val="00DA737C"/>
    <w:rsid w:val="00DB085C"/>
    <w:rsid w:val="00DB1979"/>
    <w:rsid w:val="00DB34E8"/>
    <w:rsid w:val="00DB6461"/>
    <w:rsid w:val="00DB67EC"/>
    <w:rsid w:val="00DB7B45"/>
    <w:rsid w:val="00DD1827"/>
    <w:rsid w:val="00DD2A26"/>
    <w:rsid w:val="00DD6408"/>
    <w:rsid w:val="00DE00C8"/>
    <w:rsid w:val="00DE096E"/>
    <w:rsid w:val="00DE122E"/>
    <w:rsid w:val="00DE228F"/>
    <w:rsid w:val="00DE34FD"/>
    <w:rsid w:val="00DE72A2"/>
    <w:rsid w:val="00DF015C"/>
    <w:rsid w:val="00DF0A95"/>
    <w:rsid w:val="00DF2F67"/>
    <w:rsid w:val="00DF479F"/>
    <w:rsid w:val="00DF62DF"/>
    <w:rsid w:val="00DF68D6"/>
    <w:rsid w:val="00DF6FA7"/>
    <w:rsid w:val="00E0026E"/>
    <w:rsid w:val="00E01539"/>
    <w:rsid w:val="00E02F6C"/>
    <w:rsid w:val="00E03DF7"/>
    <w:rsid w:val="00E05F48"/>
    <w:rsid w:val="00E10325"/>
    <w:rsid w:val="00E10FDA"/>
    <w:rsid w:val="00E1202C"/>
    <w:rsid w:val="00E12F6D"/>
    <w:rsid w:val="00E22847"/>
    <w:rsid w:val="00E2347A"/>
    <w:rsid w:val="00E260C7"/>
    <w:rsid w:val="00E3541E"/>
    <w:rsid w:val="00E36E15"/>
    <w:rsid w:val="00E37FC2"/>
    <w:rsid w:val="00E43962"/>
    <w:rsid w:val="00E52BC6"/>
    <w:rsid w:val="00E53C3D"/>
    <w:rsid w:val="00E54FF4"/>
    <w:rsid w:val="00E562CE"/>
    <w:rsid w:val="00E652FD"/>
    <w:rsid w:val="00E65828"/>
    <w:rsid w:val="00E73EEF"/>
    <w:rsid w:val="00E74A62"/>
    <w:rsid w:val="00E7679F"/>
    <w:rsid w:val="00E83332"/>
    <w:rsid w:val="00E84FAE"/>
    <w:rsid w:val="00E871D3"/>
    <w:rsid w:val="00E91A88"/>
    <w:rsid w:val="00E91BEC"/>
    <w:rsid w:val="00E92DBE"/>
    <w:rsid w:val="00E97453"/>
    <w:rsid w:val="00EA02C5"/>
    <w:rsid w:val="00EA0463"/>
    <w:rsid w:val="00EA0B35"/>
    <w:rsid w:val="00EA0D8A"/>
    <w:rsid w:val="00EA73EA"/>
    <w:rsid w:val="00EA7511"/>
    <w:rsid w:val="00EB025C"/>
    <w:rsid w:val="00EB11A6"/>
    <w:rsid w:val="00EB1233"/>
    <w:rsid w:val="00EB41FC"/>
    <w:rsid w:val="00EB678A"/>
    <w:rsid w:val="00EC2E09"/>
    <w:rsid w:val="00EC4A43"/>
    <w:rsid w:val="00EC568F"/>
    <w:rsid w:val="00ED0245"/>
    <w:rsid w:val="00ED3C09"/>
    <w:rsid w:val="00ED3E19"/>
    <w:rsid w:val="00ED492D"/>
    <w:rsid w:val="00ED5090"/>
    <w:rsid w:val="00EE2671"/>
    <w:rsid w:val="00EE49E3"/>
    <w:rsid w:val="00EE6D96"/>
    <w:rsid w:val="00EE6E94"/>
    <w:rsid w:val="00EF1A14"/>
    <w:rsid w:val="00EF1CEB"/>
    <w:rsid w:val="00EF5461"/>
    <w:rsid w:val="00EF5C92"/>
    <w:rsid w:val="00EF79C3"/>
    <w:rsid w:val="00F042E7"/>
    <w:rsid w:val="00F04481"/>
    <w:rsid w:val="00F13861"/>
    <w:rsid w:val="00F169D0"/>
    <w:rsid w:val="00F22BB4"/>
    <w:rsid w:val="00F234C6"/>
    <w:rsid w:val="00F27ECA"/>
    <w:rsid w:val="00F32649"/>
    <w:rsid w:val="00F41910"/>
    <w:rsid w:val="00F42A14"/>
    <w:rsid w:val="00F47487"/>
    <w:rsid w:val="00F505D3"/>
    <w:rsid w:val="00F56753"/>
    <w:rsid w:val="00F5726D"/>
    <w:rsid w:val="00F600EA"/>
    <w:rsid w:val="00F64B58"/>
    <w:rsid w:val="00F64D12"/>
    <w:rsid w:val="00F6596D"/>
    <w:rsid w:val="00F676C2"/>
    <w:rsid w:val="00F70181"/>
    <w:rsid w:val="00F703FB"/>
    <w:rsid w:val="00F72EE2"/>
    <w:rsid w:val="00F73369"/>
    <w:rsid w:val="00F75CEA"/>
    <w:rsid w:val="00F7708A"/>
    <w:rsid w:val="00F773F6"/>
    <w:rsid w:val="00F83183"/>
    <w:rsid w:val="00F83B84"/>
    <w:rsid w:val="00F84C2F"/>
    <w:rsid w:val="00F857F4"/>
    <w:rsid w:val="00F90920"/>
    <w:rsid w:val="00F9255B"/>
    <w:rsid w:val="00F963C2"/>
    <w:rsid w:val="00F96D02"/>
    <w:rsid w:val="00FA0218"/>
    <w:rsid w:val="00FA7C16"/>
    <w:rsid w:val="00FB3C04"/>
    <w:rsid w:val="00FB6E32"/>
    <w:rsid w:val="00FB7171"/>
    <w:rsid w:val="00FC3921"/>
    <w:rsid w:val="00FC4ED1"/>
    <w:rsid w:val="00FD0554"/>
    <w:rsid w:val="00FD29C1"/>
    <w:rsid w:val="00FD2C94"/>
    <w:rsid w:val="00FD43B7"/>
    <w:rsid w:val="00FD4A5A"/>
    <w:rsid w:val="00FD6A26"/>
    <w:rsid w:val="00FD6D0A"/>
    <w:rsid w:val="00FE0808"/>
    <w:rsid w:val="00FE2137"/>
    <w:rsid w:val="00FE23C8"/>
    <w:rsid w:val="00FE517B"/>
    <w:rsid w:val="00FE566D"/>
    <w:rsid w:val="00FE7346"/>
    <w:rsid w:val="00FE776F"/>
    <w:rsid w:val="00FF1091"/>
    <w:rsid w:val="00FF3155"/>
    <w:rsid w:val="00FF3C9F"/>
    <w:rsid w:val="00FF5911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C6B63"/>
  <w15:docId w15:val="{9543AC88-CC8A-44E7-BE5D-61F3CF26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C13"/>
  </w:style>
  <w:style w:type="paragraph" w:styleId="Heading1">
    <w:name w:val="heading 1"/>
    <w:basedOn w:val="Normal"/>
    <w:next w:val="Normal"/>
    <w:link w:val="Heading1Char"/>
    <w:uiPriority w:val="9"/>
    <w:qFormat/>
    <w:rsid w:val="00F13861"/>
    <w:pPr>
      <w:keepNext/>
      <w:keepLines/>
      <w:pBdr>
        <w:bottom w:val="single" w:sz="4" w:space="1" w:color="007CB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5C83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386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5C83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386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86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86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86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86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86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86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54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106"/>
  </w:style>
  <w:style w:type="paragraph" w:styleId="Footer">
    <w:name w:val="footer"/>
    <w:basedOn w:val="Normal"/>
    <w:link w:val="FooterChar"/>
    <w:uiPriority w:val="99"/>
    <w:unhideWhenUsed/>
    <w:rsid w:val="00454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106"/>
  </w:style>
  <w:style w:type="paragraph" w:styleId="BalloonText">
    <w:name w:val="Balloon Text"/>
    <w:basedOn w:val="Normal"/>
    <w:link w:val="BalloonTextChar"/>
    <w:uiPriority w:val="99"/>
    <w:semiHidden/>
    <w:unhideWhenUsed/>
    <w:rsid w:val="0045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106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386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386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ListParagraph">
    <w:name w:val="List Paragraph"/>
    <w:basedOn w:val="Normal"/>
    <w:uiPriority w:val="34"/>
    <w:qFormat/>
    <w:rsid w:val="00EF1A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13861"/>
    <w:rPr>
      <w:rFonts w:asciiTheme="majorHAnsi" w:eastAsiaTheme="majorEastAsia" w:hAnsiTheme="majorHAnsi" w:cstheme="majorBidi"/>
      <w:color w:val="005C83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861"/>
    <w:rPr>
      <w:rFonts w:asciiTheme="majorHAnsi" w:eastAsiaTheme="majorEastAsia" w:hAnsiTheme="majorHAnsi" w:cstheme="majorBidi"/>
      <w:color w:val="005C83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86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861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86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86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86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86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86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1386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1386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5C83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F13861"/>
    <w:rPr>
      <w:rFonts w:asciiTheme="majorHAnsi" w:eastAsiaTheme="majorEastAsia" w:hAnsiTheme="majorHAnsi" w:cstheme="majorBidi"/>
      <w:color w:val="005C83" w:themeColor="accent1" w:themeShade="BF"/>
      <w:spacing w:val="-7"/>
      <w:sz w:val="80"/>
      <w:szCs w:val="80"/>
    </w:rPr>
  </w:style>
  <w:style w:type="character" w:styleId="Strong">
    <w:name w:val="Strong"/>
    <w:basedOn w:val="DefaultParagraphFont"/>
    <w:uiPriority w:val="22"/>
    <w:qFormat/>
    <w:rsid w:val="00F13861"/>
    <w:rPr>
      <w:b/>
      <w:bCs/>
    </w:rPr>
  </w:style>
  <w:style w:type="character" w:styleId="Emphasis">
    <w:name w:val="Emphasis"/>
    <w:basedOn w:val="DefaultParagraphFont"/>
    <w:uiPriority w:val="20"/>
    <w:qFormat/>
    <w:rsid w:val="00F13861"/>
    <w:rPr>
      <w:i/>
      <w:iCs/>
    </w:rPr>
  </w:style>
  <w:style w:type="paragraph" w:styleId="NoSpacing">
    <w:name w:val="No Spacing"/>
    <w:uiPriority w:val="1"/>
    <w:qFormat/>
    <w:rsid w:val="00F1386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1386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1386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86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7CB0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861"/>
    <w:rPr>
      <w:rFonts w:asciiTheme="majorHAnsi" w:eastAsiaTheme="majorEastAsia" w:hAnsiTheme="majorHAnsi" w:cstheme="majorBidi"/>
      <w:color w:val="007CB0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F1386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1386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1386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F13861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F1386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861"/>
    <w:pPr>
      <w:outlineLvl w:val="9"/>
    </w:pPr>
  </w:style>
  <w:style w:type="table" w:styleId="TableGrid">
    <w:name w:val="Table Grid"/>
    <w:basedOn w:val="TableNormal"/>
    <w:uiPriority w:val="39"/>
    <w:rsid w:val="002E2992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7D93"/>
    <w:rPr>
      <w:color w:val="007CB0" w:themeColor="hyperlink"/>
      <w:u w:val="single"/>
    </w:rPr>
  </w:style>
  <w:style w:type="paragraph" w:styleId="BodyText">
    <w:name w:val="Body Text"/>
    <w:basedOn w:val="Normal"/>
    <w:link w:val="BodyTextChar"/>
    <w:rsid w:val="006C2DB1"/>
    <w:pPr>
      <w:tabs>
        <w:tab w:val="left" w:pos="720"/>
      </w:tabs>
      <w:spacing w:before="120" w:line="240" w:lineRule="auto"/>
      <w:ind w:left="360"/>
    </w:pPr>
    <w:rPr>
      <w:rFonts w:ascii="Arial" w:eastAsia="Times New Roman" w:hAnsi="Arial" w:cs="Times New Roman"/>
      <w:snapToGrid w:val="0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6C2DB1"/>
    <w:rPr>
      <w:rFonts w:ascii="Arial" w:eastAsia="Times New Roman" w:hAnsi="Arial" w:cs="Times New Roman"/>
      <w:snapToGrid w:val="0"/>
      <w:sz w:val="20"/>
      <w:szCs w:val="24"/>
    </w:rPr>
  </w:style>
  <w:style w:type="paragraph" w:customStyle="1" w:styleId="Heading2top">
    <w:name w:val="Heading 2 top"/>
    <w:basedOn w:val="Heading2"/>
    <w:rsid w:val="00DA737C"/>
    <w:pPr>
      <w:keepLines w:val="0"/>
      <w:pageBreakBefore/>
      <w:pBdr>
        <w:top w:val="thinThickSmallGap" w:sz="18" w:space="1" w:color="000000"/>
      </w:pBdr>
      <w:spacing w:before="360" w:after="120"/>
    </w:pPr>
    <w:rPr>
      <w:rFonts w:ascii="Arial" w:eastAsia="Times New Roman" w:hAnsi="Arial" w:cs="Times New Roman"/>
      <w:b/>
      <w:noProof/>
      <w:snapToGrid w:val="0"/>
      <w:color w:val="000000"/>
      <w:sz w:val="24"/>
      <w:szCs w:val="20"/>
    </w:rPr>
  </w:style>
  <w:style w:type="paragraph" w:customStyle="1" w:styleId="CellHeading">
    <w:name w:val="CellHeading"/>
    <w:basedOn w:val="Normal"/>
    <w:autoRedefine/>
    <w:rsid w:val="00DA737C"/>
    <w:p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Arial" w:eastAsia="Times New Roman" w:hAnsi="Arial" w:cs="Times New Roman"/>
      <w:b/>
      <w:smallCaps/>
      <w:noProof/>
      <w:snapToGrid w:val="0"/>
      <w:color w:val="FFFFF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1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19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9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90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42A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9203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81C7C"/>
  </w:style>
  <w:style w:type="character" w:customStyle="1" w:styleId="eop">
    <w:name w:val="eop"/>
    <w:basedOn w:val="DefaultParagraphFont"/>
    <w:rsid w:val="00D81C7C"/>
  </w:style>
  <w:style w:type="table" w:styleId="ListTable3-Accent1">
    <w:name w:val="List Table 3 Accent 1"/>
    <w:basedOn w:val="TableNormal"/>
    <w:uiPriority w:val="48"/>
    <w:rsid w:val="00CA5A90"/>
    <w:pPr>
      <w:spacing w:after="0" w:line="240" w:lineRule="auto"/>
    </w:pPr>
    <w:tblPr>
      <w:tblStyleRowBandSize w:val="1"/>
      <w:tblStyleColBandSize w:val="1"/>
      <w:tblBorders>
        <w:top w:val="single" w:sz="4" w:space="0" w:color="007CB0" w:themeColor="accent1"/>
        <w:left w:val="single" w:sz="4" w:space="0" w:color="007CB0" w:themeColor="accent1"/>
        <w:bottom w:val="single" w:sz="4" w:space="0" w:color="007CB0" w:themeColor="accent1"/>
        <w:right w:val="single" w:sz="4" w:space="0" w:color="007CB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CB0" w:themeFill="accent1"/>
      </w:tcPr>
    </w:tblStylePr>
    <w:tblStylePr w:type="lastRow">
      <w:rPr>
        <w:b/>
        <w:bCs/>
      </w:rPr>
      <w:tblPr/>
      <w:tcPr>
        <w:tcBorders>
          <w:top w:val="double" w:sz="4" w:space="0" w:color="007CB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CB0" w:themeColor="accent1"/>
          <w:right w:val="single" w:sz="4" w:space="0" w:color="007CB0" w:themeColor="accent1"/>
        </w:tcBorders>
      </w:tcPr>
    </w:tblStylePr>
    <w:tblStylePr w:type="band1Horz">
      <w:tblPr/>
      <w:tcPr>
        <w:tcBorders>
          <w:top w:val="single" w:sz="4" w:space="0" w:color="007CB0" w:themeColor="accent1"/>
          <w:bottom w:val="single" w:sz="4" w:space="0" w:color="007CB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CB0" w:themeColor="accent1"/>
          <w:left w:val="nil"/>
        </w:tcBorders>
      </w:tcPr>
    </w:tblStylePr>
    <w:tblStylePr w:type="swCell">
      <w:tblPr/>
      <w:tcPr>
        <w:tcBorders>
          <w:top w:val="double" w:sz="4" w:space="0" w:color="007CB0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2079">
          <w:marLeft w:val="108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41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448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0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67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9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3670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389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2507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7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208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7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7972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406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195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9047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28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9448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zebra.com/us/en/support-downloads/software/drivers/usb-cdc-driver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ebra.com/sup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hy\AppData\Local\Temp\Temp2_Letterhead%20%20Stylized%20Word%20Templates%20(003).zip\Stylized%20Word%20Templates\StylizedWordTemplate_General\StylizedWordTemplate2015_blue.dotx" TargetMode="External"/></Relationships>
</file>

<file path=word/theme/theme1.xml><?xml version="1.0" encoding="utf-8"?>
<a:theme xmlns:a="http://schemas.openxmlformats.org/drawingml/2006/main" name="Office Theme">
  <a:themeElements>
    <a:clrScheme name="Custom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7CB0"/>
      </a:accent1>
      <a:accent2>
        <a:srgbClr val="ED1C24"/>
      </a:accent2>
      <a:accent3>
        <a:srgbClr val="A5A5A5"/>
      </a:accent3>
      <a:accent4>
        <a:srgbClr val="FFD200"/>
      </a:accent4>
      <a:accent5>
        <a:srgbClr val="E7E6E6"/>
      </a:accent5>
      <a:accent6>
        <a:srgbClr val="E7E6E6"/>
      </a:accent6>
      <a:hlink>
        <a:srgbClr val="007CB0"/>
      </a:hlink>
      <a:folHlink>
        <a:srgbClr val="007CB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CB2D5F1B35B49BC3BEB0A37102DC1" ma:contentTypeVersion="7" ma:contentTypeDescription="Create a new document." ma:contentTypeScope="" ma:versionID="80b0c346f3db2cb4518886122b132301">
  <xsd:schema xmlns:xsd="http://www.w3.org/2001/XMLSchema" xmlns:xs="http://www.w3.org/2001/XMLSchema" xmlns:p="http://schemas.microsoft.com/office/2006/metadata/properties" xmlns:ns2="783ddd75-62bf-430e-9d33-f93c8c9ba851" xmlns:ns3="f2804646-0c42-48e6-b1fb-62ad9faf6b9b" targetNamespace="http://schemas.microsoft.com/office/2006/metadata/properties" ma:root="true" ma:fieldsID="c2911008c876fd16cc0f06bdd2b8dd2b" ns2:_="" ns3:_="">
    <xsd:import namespace="783ddd75-62bf-430e-9d33-f93c8c9ba851"/>
    <xsd:import namespace="f2804646-0c42-48e6-b1fb-62ad9faf6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ddd75-62bf-430e-9d33-f93c8c9ba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4646-0c42-48e6-b1fb-62ad9faf6b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62A2B-8638-48FF-B7E5-5AA9386FBB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37DEB1-F5E6-45C7-9F80-C4DA652CA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3ddd75-62bf-430e-9d33-f93c8c9ba851"/>
    <ds:schemaRef ds:uri="f2804646-0c42-48e6-b1fb-62ad9faf6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E8D587-10DD-414F-BE05-0BA64692D0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F9918-77F4-4FF9-8BCA-7ADBE4B810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StylizedWordTemplate2015_blue.dotx</Template>
  <TotalTime>57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Zebra Technologies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 Houchin</dc:creator>
  <cp:lastModifiedBy>Ramamoorthy, Suresh</cp:lastModifiedBy>
  <cp:revision>58</cp:revision>
  <cp:lastPrinted>2016-02-03T21:38:00Z</cp:lastPrinted>
  <dcterms:created xsi:type="dcterms:W3CDTF">2020-08-05T04:33:00Z</dcterms:created>
  <dcterms:modified xsi:type="dcterms:W3CDTF">2020-08-05T06:55:00Z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0x0101001DFCB2D5F1B35B49BC3BEB0A37102DC1</vt:lpwstr>
  </property>
</Properties>
</file>