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A6630" w14:textId="31CBA45B" w:rsidR="000717C0" w:rsidRPr="000717C0" w:rsidRDefault="0051366B" w:rsidP="000717C0">
      <w:pPr>
        <w:spacing w:after="0" w:line="400" w:lineRule="exact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RE40 </w:t>
      </w:r>
      <w:r w:rsidR="00203A99">
        <w:rPr>
          <w:rFonts w:ascii="Arial" w:hAnsi="Arial" w:cs="Arial"/>
          <w:b/>
          <w:sz w:val="40"/>
          <w:szCs w:val="36"/>
        </w:rPr>
        <w:t xml:space="preserve">RFID </w:t>
      </w:r>
      <w:r w:rsidR="001E2C81">
        <w:rPr>
          <w:rFonts w:ascii="Arial" w:hAnsi="Arial" w:cs="Arial"/>
          <w:b/>
          <w:sz w:val="40"/>
          <w:szCs w:val="36"/>
        </w:rPr>
        <w:t xml:space="preserve">SDK for </w:t>
      </w:r>
      <w:r w:rsidR="00516265">
        <w:rPr>
          <w:rFonts w:ascii="Arial" w:hAnsi="Arial" w:cs="Arial"/>
          <w:b/>
          <w:sz w:val="40"/>
          <w:szCs w:val="36"/>
        </w:rPr>
        <w:t>Linux</w:t>
      </w:r>
      <w:r w:rsidR="004F76A1">
        <w:rPr>
          <w:rFonts w:ascii="Arial" w:hAnsi="Arial" w:cs="Arial"/>
          <w:b/>
          <w:sz w:val="40"/>
          <w:szCs w:val="36"/>
        </w:rPr>
        <w:t xml:space="preserve"> </w:t>
      </w:r>
      <w:r w:rsidR="000717C0" w:rsidRPr="000717C0">
        <w:rPr>
          <w:rFonts w:ascii="Arial" w:hAnsi="Arial" w:cs="Arial"/>
          <w:b/>
          <w:sz w:val="40"/>
          <w:szCs w:val="36"/>
        </w:rPr>
        <w:t>Release Notes</w:t>
      </w:r>
    </w:p>
    <w:p w14:paraId="720F1321" w14:textId="2793B749" w:rsidR="0001195E" w:rsidRPr="002F1810" w:rsidRDefault="00BF57E9" w:rsidP="0001195E">
      <w:pPr>
        <w:spacing w:before="300" w:line="280" w:lineRule="exact"/>
        <w:rPr>
          <w:rFonts w:ascii="Arial" w:hAnsi="Arial" w:cs="Arial"/>
          <w:b/>
          <w:sz w:val="22"/>
          <w:szCs w:val="24"/>
        </w:rPr>
      </w:pPr>
      <w:r>
        <w:t>This document summarizes the following releases:</w:t>
      </w:r>
    </w:p>
    <w:tbl>
      <w:tblPr>
        <w:tblStyle w:val="TableGrid"/>
        <w:tblW w:w="9581" w:type="dxa"/>
        <w:tblInd w:w="-5" w:type="dxa"/>
        <w:tblLook w:val="04A0" w:firstRow="1" w:lastRow="0" w:firstColumn="1" w:lastColumn="0" w:noHBand="0" w:noVBand="1"/>
      </w:tblPr>
      <w:tblGrid>
        <w:gridCol w:w="3193"/>
        <w:gridCol w:w="3194"/>
        <w:gridCol w:w="3194"/>
      </w:tblGrid>
      <w:tr w:rsidR="0001195E" w14:paraId="26AE868F" w14:textId="77777777" w:rsidTr="00BF57E9">
        <w:trPr>
          <w:trHeight w:val="288"/>
        </w:trPr>
        <w:tc>
          <w:tcPr>
            <w:tcW w:w="3193" w:type="dxa"/>
            <w:vAlign w:val="center"/>
          </w:tcPr>
          <w:p w14:paraId="475DD512" w14:textId="68EB2091" w:rsidR="0001195E" w:rsidRPr="00BF57E9" w:rsidRDefault="00BF57E9" w:rsidP="00BF57E9">
            <w:pPr>
              <w:rPr>
                <w:rFonts w:cs="Arial"/>
                <w:b/>
                <w:sz w:val="20"/>
                <w:szCs w:val="20"/>
              </w:rPr>
            </w:pPr>
            <w:r w:rsidRPr="00BF57E9">
              <w:rPr>
                <w:rFonts w:ascii="Arial" w:hAnsi="Arial" w:cs="Arial"/>
                <w:b/>
                <w:sz w:val="20"/>
                <w:szCs w:val="20"/>
              </w:rPr>
              <w:t>Release Number</w:t>
            </w:r>
          </w:p>
        </w:tc>
        <w:tc>
          <w:tcPr>
            <w:tcW w:w="3194" w:type="dxa"/>
            <w:vAlign w:val="center"/>
          </w:tcPr>
          <w:p w14:paraId="75C3E595" w14:textId="77777777" w:rsidR="0001195E" w:rsidRPr="00BF57E9" w:rsidRDefault="00BF57E9" w:rsidP="00BF57E9">
            <w:pPr>
              <w:rPr>
                <w:b/>
                <w:sz w:val="20"/>
                <w:szCs w:val="20"/>
              </w:rPr>
            </w:pPr>
            <w:r w:rsidRPr="00BF57E9">
              <w:rPr>
                <w:rFonts w:ascii="Arial" w:hAnsi="Arial" w:cs="Arial"/>
                <w:b/>
                <w:sz w:val="20"/>
                <w:szCs w:val="20"/>
              </w:rPr>
              <w:t>Release Date</w:t>
            </w:r>
          </w:p>
        </w:tc>
        <w:tc>
          <w:tcPr>
            <w:tcW w:w="3194" w:type="dxa"/>
            <w:vAlign w:val="center"/>
          </w:tcPr>
          <w:p w14:paraId="774B815B" w14:textId="77777777" w:rsidR="0001195E" w:rsidRPr="00BF57E9" w:rsidRDefault="00BF57E9" w:rsidP="00BF57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57E9">
              <w:rPr>
                <w:rFonts w:ascii="Arial" w:hAnsi="Arial" w:cs="Arial"/>
                <w:b/>
                <w:sz w:val="20"/>
                <w:szCs w:val="20"/>
              </w:rPr>
              <w:t>See page</w:t>
            </w:r>
          </w:p>
        </w:tc>
      </w:tr>
      <w:tr w:rsidR="0001195E" w14:paraId="0C58F599" w14:textId="77777777" w:rsidTr="00BF57E9">
        <w:trPr>
          <w:trHeight w:val="288"/>
        </w:trPr>
        <w:tc>
          <w:tcPr>
            <w:tcW w:w="3193" w:type="dxa"/>
            <w:vAlign w:val="center"/>
          </w:tcPr>
          <w:p w14:paraId="106CD13A" w14:textId="32F69D83" w:rsidR="0001195E" w:rsidRPr="000B440D" w:rsidRDefault="001E2C81" w:rsidP="00BF57E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1.0.0.</w:t>
            </w:r>
            <w:r w:rsidR="0051626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194" w:type="dxa"/>
            <w:vAlign w:val="center"/>
          </w:tcPr>
          <w:p w14:paraId="39A3572B" w14:textId="2122B234" w:rsidR="0001195E" w:rsidRPr="000B440D" w:rsidRDefault="00203A99" w:rsidP="00BF5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05-Aug-2020</w:t>
            </w:r>
          </w:p>
        </w:tc>
        <w:tc>
          <w:tcPr>
            <w:tcW w:w="3194" w:type="dxa"/>
            <w:vAlign w:val="center"/>
          </w:tcPr>
          <w:p w14:paraId="4A53CFD5" w14:textId="77777777" w:rsidR="0001195E" w:rsidRPr="000B440D" w:rsidRDefault="000717C0" w:rsidP="00BF5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1</w:t>
            </w:r>
          </w:p>
        </w:tc>
      </w:tr>
    </w:tbl>
    <w:p w14:paraId="4BD2B28B" w14:textId="77777777" w:rsidR="0001195E" w:rsidRDefault="00BF57E9" w:rsidP="00BF57E9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support, please visit </w:t>
      </w:r>
      <w:hyperlink r:id="rId11" w:history="1">
        <w:r w:rsidR="00307F92" w:rsidRPr="00DB5B8A">
          <w:rPr>
            <w:rStyle w:val="Hyperlink"/>
            <w:rFonts w:ascii="Arial" w:hAnsi="Arial" w:cs="Arial"/>
            <w:sz w:val="20"/>
            <w:szCs w:val="20"/>
          </w:rPr>
          <w:t>www.zebra.com/support</w:t>
        </w:r>
      </w:hyperlink>
    </w:p>
    <w:p w14:paraId="6D184EAB" w14:textId="2F973FDD" w:rsidR="00803BA5" w:rsidRPr="00307F92" w:rsidRDefault="001930DD" w:rsidP="00307F92">
      <w:pPr>
        <w:spacing w:before="300" w:line="280" w:lineRule="exact"/>
        <w:rPr>
          <w:rFonts w:ascii="Arial" w:hAnsi="Arial" w:cs="Arial"/>
          <w:b/>
          <w:color w:val="007CB0"/>
          <w:sz w:val="28"/>
          <w:szCs w:val="28"/>
        </w:rPr>
      </w:pPr>
      <w:r>
        <w:rPr>
          <w:rFonts w:ascii="Arial" w:hAnsi="Arial" w:cs="Arial"/>
          <w:b/>
          <w:color w:val="007CB0"/>
          <w:sz w:val="28"/>
          <w:szCs w:val="28"/>
        </w:rPr>
        <w:t>RE40</w:t>
      </w:r>
      <w:r w:rsidR="00D91799">
        <w:rPr>
          <w:rFonts w:ascii="Arial" w:hAnsi="Arial" w:cs="Arial"/>
          <w:b/>
          <w:color w:val="007CB0"/>
          <w:sz w:val="28"/>
          <w:szCs w:val="28"/>
        </w:rPr>
        <w:t xml:space="preserve"> </w:t>
      </w:r>
      <w:r w:rsidR="001E2C81">
        <w:rPr>
          <w:rFonts w:ascii="Arial" w:hAnsi="Arial" w:cs="Arial"/>
          <w:b/>
          <w:color w:val="007CB0"/>
          <w:sz w:val="28"/>
          <w:szCs w:val="28"/>
        </w:rPr>
        <w:t xml:space="preserve">RFID SDK for </w:t>
      </w:r>
      <w:r w:rsidR="00516265">
        <w:rPr>
          <w:rFonts w:ascii="Arial" w:hAnsi="Arial" w:cs="Arial"/>
          <w:b/>
          <w:color w:val="007CB0"/>
          <w:sz w:val="28"/>
          <w:szCs w:val="28"/>
        </w:rPr>
        <w:t>Lin</w:t>
      </w:r>
      <w:r w:rsidR="004F47B4">
        <w:rPr>
          <w:rFonts w:ascii="Arial" w:hAnsi="Arial" w:cs="Arial"/>
          <w:b/>
          <w:color w:val="007CB0"/>
          <w:sz w:val="28"/>
          <w:szCs w:val="28"/>
        </w:rPr>
        <w:t>u</w:t>
      </w:r>
      <w:r w:rsidR="00516265">
        <w:rPr>
          <w:rFonts w:ascii="Arial" w:hAnsi="Arial" w:cs="Arial"/>
          <w:b/>
          <w:color w:val="007CB0"/>
          <w:sz w:val="28"/>
          <w:szCs w:val="28"/>
        </w:rPr>
        <w:t>x</w:t>
      </w:r>
      <w:r w:rsidR="001E2C81">
        <w:rPr>
          <w:rFonts w:ascii="Arial" w:hAnsi="Arial" w:cs="Arial"/>
          <w:b/>
          <w:color w:val="007CB0"/>
          <w:sz w:val="28"/>
          <w:szCs w:val="28"/>
        </w:rPr>
        <w:t xml:space="preserve"> </w:t>
      </w:r>
      <w:r w:rsidR="00F56753">
        <w:rPr>
          <w:rFonts w:ascii="Arial" w:hAnsi="Arial" w:cs="Arial"/>
          <w:b/>
          <w:color w:val="007CB0"/>
          <w:sz w:val="28"/>
          <w:szCs w:val="28"/>
        </w:rPr>
        <w:t>Release</w:t>
      </w:r>
      <w:r w:rsidR="00535FA1">
        <w:rPr>
          <w:rFonts w:ascii="Arial" w:hAnsi="Arial" w:cs="Arial"/>
          <w:b/>
          <w:color w:val="007CB0"/>
          <w:sz w:val="28"/>
          <w:szCs w:val="28"/>
        </w:rPr>
        <w:t xml:space="preserve"> </w:t>
      </w:r>
      <w:r w:rsidR="001E2C81">
        <w:rPr>
          <w:rFonts w:ascii="Arial" w:hAnsi="Arial" w:cs="Arial"/>
          <w:b/>
          <w:color w:val="007CB0"/>
          <w:sz w:val="28"/>
          <w:szCs w:val="28"/>
        </w:rPr>
        <w:t>v1.0.0.</w:t>
      </w:r>
      <w:r w:rsidR="004F47B4">
        <w:rPr>
          <w:rFonts w:ascii="Arial" w:hAnsi="Arial" w:cs="Arial"/>
          <w:b/>
          <w:color w:val="007CB0"/>
          <w:sz w:val="28"/>
          <w:szCs w:val="28"/>
        </w:rPr>
        <w:t>0</w:t>
      </w:r>
    </w:p>
    <w:p w14:paraId="588EDD99" w14:textId="35FD7A4E" w:rsidR="00307F92" w:rsidRPr="002F1810" w:rsidRDefault="001933E8" w:rsidP="00307F92">
      <w:pPr>
        <w:spacing w:before="300" w:line="280" w:lineRule="exact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Release</w:t>
      </w:r>
      <w:r w:rsidR="00D91799">
        <w:rPr>
          <w:rFonts w:ascii="Arial" w:hAnsi="Arial" w:cs="Arial"/>
          <w:b/>
          <w:sz w:val="22"/>
          <w:szCs w:val="28"/>
        </w:rPr>
        <w:t xml:space="preserve"> Date</w:t>
      </w:r>
      <w:r w:rsidR="00307F92">
        <w:rPr>
          <w:rFonts w:ascii="Arial" w:hAnsi="Arial" w:cs="Arial"/>
          <w:b/>
          <w:sz w:val="22"/>
          <w:szCs w:val="28"/>
        </w:rPr>
        <w:t xml:space="preserve">: </w:t>
      </w:r>
      <w:r w:rsidR="00203A99">
        <w:rPr>
          <w:rFonts w:ascii="Arial" w:hAnsi="Arial" w:cs="Arial"/>
          <w:b/>
          <w:sz w:val="22"/>
          <w:szCs w:val="28"/>
        </w:rPr>
        <w:t>August</w:t>
      </w:r>
      <w:r w:rsidR="00D91799">
        <w:rPr>
          <w:rFonts w:ascii="Arial" w:hAnsi="Arial" w:cs="Arial"/>
          <w:b/>
          <w:sz w:val="22"/>
          <w:szCs w:val="28"/>
        </w:rPr>
        <w:t xml:space="preserve"> </w:t>
      </w:r>
      <w:r w:rsidR="00203A99">
        <w:rPr>
          <w:rFonts w:ascii="Arial" w:hAnsi="Arial" w:cs="Arial"/>
          <w:b/>
          <w:sz w:val="22"/>
          <w:szCs w:val="28"/>
        </w:rPr>
        <w:t>5</w:t>
      </w:r>
      <w:r w:rsidR="00D91799">
        <w:rPr>
          <w:rFonts w:ascii="Arial" w:hAnsi="Arial" w:cs="Arial"/>
          <w:b/>
          <w:sz w:val="22"/>
          <w:szCs w:val="28"/>
        </w:rPr>
        <w:t>, 20</w:t>
      </w:r>
      <w:r w:rsidR="001C284C">
        <w:rPr>
          <w:rFonts w:ascii="Arial" w:hAnsi="Arial" w:cs="Arial"/>
          <w:b/>
          <w:sz w:val="22"/>
          <w:szCs w:val="28"/>
        </w:rPr>
        <w:t>20</w:t>
      </w:r>
    </w:p>
    <w:p w14:paraId="0846FF57" w14:textId="567CA139" w:rsidR="00244F60" w:rsidRDefault="006C2DB1" w:rsidP="00244F6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C2DB1">
        <w:rPr>
          <w:rFonts w:ascii="Arial" w:hAnsi="Arial" w:cs="Arial"/>
          <w:sz w:val="20"/>
          <w:szCs w:val="20"/>
        </w:rPr>
        <w:t xml:space="preserve">Zebra’s </w:t>
      </w:r>
      <w:r w:rsidR="00EE2671">
        <w:rPr>
          <w:rFonts w:ascii="Arial" w:hAnsi="Arial" w:cs="Arial"/>
          <w:sz w:val="20"/>
          <w:szCs w:val="20"/>
        </w:rPr>
        <w:t xml:space="preserve">RE40 </w:t>
      </w:r>
      <w:r w:rsidR="00B13143">
        <w:rPr>
          <w:rFonts w:ascii="Arial" w:hAnsi="Arial" w:cs="Arial"/>
          <w:sz w:val="20"/>
          <w:szCs w:val="20"/>
        </w:rPr>
        <w:t xml:space="preserve">RFID </w:t>
      </w:r>
      <w:r w:rsidR="00244F60">
        <w:rPr>
          <w:rFonts w:ascii="Arial" w:hAnsi="Arial" w:cs="Arial"/>
          <w:sz w:val="20"/>
          <w:szCs w:val="20"/>
        </w:rPr>
        <w:t xml:space="preserve">SDK for Windows comprises of the </w:t>
      </w:r>
      <w:r w:rsidR="00D446F5">
        <w:rPr>
          <w:rFonts w:ascii="Arial" w:hAnsi="Arial" w:cs="Arial"/>
          <w:sz w:val="20"/>
          <w:szCs w:val="20"/>
        </w:rPr>
        <w:t>library and samples for C,</w:t>
      </w:r>
      <w:r w:rsidR="0029155B">
        <w:rPr>
          <w:rFonts w:ascii="Arial" w:hAnsi="Arial" w:cs="Arial"/>
          <w:sz w:val="20"/>
          <w:szCs w:val="20"/>
        </w:rPr>
        <w:t xml:space="preserve"> C#</w:t>
      </w:r>
      <w:r w:rsidR="00D446F5">
        <w:rPr>
          <w:rFonts w:ascii="Arial" w:hAnsi="Arial" w:cs="Arial"/>
          <w:sz w:val="20"/>
          <w:szCs w:val="20"/>
        </w:rPr>
        <w:t xml:space="preserve"> .NET </w:t>
      </w:r>
      <w:r w:rsidR="0029155B">
        <w:rPr>
          <w:rFonts w:ascii="Arial" w:hAnsi="Arial" w:cs="Arial"/>
          <w:sz w:val="20"/>
          <w:szCs w:val="20"/>
        </w:rPr>
        <w:t xml:space="preserve">Core </w:t>
      </w:r>
      <w:r w:rsidR="00D446F5">
        <w:rPr>
          <w:rFonts w:ascii="Arial" w:hAnsi="Arial" w:cs="Arial"/>
          <w:sz w:val="20"/>
          <w:szCs w:val="20"/>
        </w:rPr>
        <w:t>&amp; Java.</w:t>
      </w:r>
    </w:p>
    <w:p w14:paraId="459F3FB3" w14:textId="77777777" w:rsidR="00A72577" w:rsidRDefault="00A72577" w:rsidP="00A7257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t>RE40 RFID SDK provides rich set of simple, intuitive APIs to develop host application faster in various platforms and operating systems. API will communicate with RE40 module via serial port / USB CDC protocol.</w:t>
      </w:r>
    </w:p>
    <w:p w14:paraId="20D90190" w14:textId="3FC1FD2C" w:rsidR="00627E04" w:rsidRDefault="00627E04" w:rsidP="00627E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release contains the </w:t>
      </w:r>
      <w:r w:rsidR="00D446F5">
        <w:rPr>
          <w:rFonts w:ascii="Arial" w:hAnsi="Arial" w:cs="Arial"/>
          <w:sz w:val="20"/>
          <w:szCs w:val="20"/>
        </w:rPr>
        <w:t>RFID SDK for Windows</w:t>
      </w:r>
      <w:r>
        <w:rPr>
          <w:rFonts w:ascii="Arial" w:hAnsi="Arial" w:cs="Arial"/>
          <w:sz w:val="20"/>
          <w:szCs w:val="20"/>
        </w:rPr>
        <w:t xml:space="preserve"> for RE40 RFID module.</w:t>
      </w:r>
    </w:p>
    <w:p w14:paraId="057A9BCD" w14:textId="105B7D0C" w:rsidR="00627E04" w:rsidRDefault="00627E04" w:rsidP="00627E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Release Notes list the new features, any specific usage instructions, and any known issues.</w:t>
      </w:r>
    </w:p>
    <w:p w14:paraId="72DAC463" w14:textId="67BFACD8" w:rsidR="00B86301" w:rsidRDefault="00B86301" w:rsidP="00DA737C">
      <w:pPr>
        <w:spacing w:after="60"/>
        <w:jc w:val="both"/>
        <w:rPr>
          <w:b/>
        </w:rPr>
      </w:pPr>
    </w:p>
    <w:p w14:paraId="42536CA8" w14:textId="5FBD737F" w:rsidR="00DA737C" w:rsidRDefault="00DA737C" w:rsidP="00DA737C">
      <w:pPr>
        <w:spacing w:after="60"/>
        <w:jc w:val="both"/>
        <w:rPr>
          <w:b/>
        </w:rPr>
      </w:pPr>
      <w:r w:rsidRPr="003A130D">
        <w:rPr>
          <w:b/>
        </w:rPr>
        <w:t xml:space="preserve">Contents of the </w:t>
      </w:r>
      <w:r>
        <w:rPr>
          <w:b/>
        </w:rPr>
        <w:t>release</w:t>
      </w:r>
      <w:r w:rsidR="007A76AB">
        <w:rPr>
          <w:b/>
        </w:rPr>
        <w:t xml:space="preserve"> package</w:t>
      </w:r>
      <w:r w:rsidR="00627E04">
        <w:rPr>
          <w:b/>
        </w:rPr>
        <w:t>:</w:t>
      </w:r>
    </w:p>
    <w:tbl>
      <w:tblPr>
        <w:tblW w:w="10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21"/>
        <w:gridCol w:w="1219"/>
        <w:gridCol w:w="3894"/>
        <w:gridCol w:w="2250"/>
      </w:tblGrid>
      <w:tr w:rsidR="00DA737C" w14:paraId="299F6D9F" w14:textId="77777777" w:rsidTr="003E239D">
        <w:trPr>
          <w:trHeight w:val="360"/>
          <w:jc w:val="center"/>
        </w:trPr>
        <w:tc>
          <w:tcPr>
            <w:tcW w:w="2821" w:type="dxa"/>
            <w:tcBorders>
              <w:right w:val="nil"/>
            </w:tcBorders>
            <w:shd w:val="solid" w:color="336699" w:fill="FFFFFF"/>
          </w:tcPr>
          <w:p w14:paraId="585276E2" w14:textId="77777777" w:rsidR="00DA737C" w:rsidRDefault="00DA737C" w:rsidP="003E239D">
            <w:pPr>
              <w:pStyle w:val="CellHeading"/>
            </w:pPr>
            <w:r>
              <w:t>image type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solid" w:color="336699" w:fill="FFFFFF"/>
          </w:tcPr>
          <w:p w14:paraId="6EA7B230" w14:textId="77777777" w:rsidR="00DA737C" w:rsidRDefault="00DA737C" w:rsidP="003E239D">
            <w:pPr>
              <w:pStyle w:val="CellHeading"/>
            </w:pPr>
            <w:r>
              <w:t>version</w:t>
            </w:r>
          </w:p>
        </w:tc>
        <w:tc>
          <w:tcPr>
            <w:tcW w:w="3894" w:type="dxa"/>
            <w:tcBorders>
              <w:left w:val="nil"/>
              <w:right w:val="nil"/>
            </w:tcBorders>
            <w:shd w:val="solid" w:color="336699" w:fill="FFFFFF"/>
          </w:tcPr>
          <w:p w14:paraId="326BBF78" w14:textId="77777777" w:rsidR="00DA737C" w:rsidRDefault="00DA737C" w:rsidP="003E239D">
            <w:pPr>
              <w:pStyle w:val="CellHeading"/>
            </w:pPr>
            <w:r>
              <w:t>file name</w:t>
            </w:r>
          </w:p>
        </w:tc>
        <w:tc>
          <w:tcPr>
            <w:tcW w:w="2250" w:type="dxa"/>
            <w:tcBorders>
              <w:left w:val="nil"/>
            </w:tcBorders>
            <w:shd w:val="solid" w:color="336699" w:fill="FFFFFF"/>
          </w:tcPr>
          <w:p w14:paraId="6A9D24F3" w14:textId="77777777" w:rsidR="00DA737C" w:rsidRDefault="00DA737C" w:rsidP="003E239D">
            <w:pPr>
              <w:pStyle w:val="CellHeading"/>
            </w:pPr>
            <w:r>
              <w:t>date</w:t>
            </w:r>
          </w:p>
        </w:tc>
      </w:tr>
    </w:tbl>
    <w:p w14:paraId="643D4374" w14:textId="77777777" w:rsidR="00DA737C" w:rsidRDefault="00DA737C" w:rsidP="00DA737C"/>
    <w:tbl>
      <w:tblPr>
        <w:tblW w:w="10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21"/>
        <w:gridCol w:w="1219"/>
        <w:gridCol w:w="3894"/>
        <w:gridCol w:w="2250"/>
      </w:tblGrid>
      <w:tr w:rsidR="002D35BA" w14:paraId="65C1C06C" w14:textId="77777777" w:rsidTr="000A5EB0">
        <w:trPr>
          <w:trHeight w:hRule="exact" w:val="784"/>
          <w:jc w:val="center"/>
        </w:trPr>
        <w:tc>
          <w:tcPr>
            <w:tcW w:w="2821" w:type="dxa"/>
            <w:tcBorders>
              <w:right w:val="nil"/>
            </w:tcBorders>
            <w:vAlign w:val="center"/>
          </w:tcPr>
          <w:p w14:paraId="2F6F2326" w14:textId="55B7C14F" w:rsidR="002D35BA" w:rsidRDefault="00D446F5" w:rsidP="00AF79D3">
            <w:pPr>
              <w:pStyle w:val="BodyText"/>
              <w:ind w:left="0"/>
            </w:pPr>
            <w:r>
              <w:t xml:space="preserve">RE40 RFID SDK for </w:t>
            </w:r>
            <w:r w:rsidR="004F47B4">
              <w:t>Linux (Ubuntu 64-bit)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center"/>
          </w:tcPr>
          <w:p w14:paraId="55A4377A" w14:textId="73128973" w:rsidR="002D35BA" w:rsidRPr="009A3EF8" w:rsidRDefault="00D446F5" w:rsidP="002D35BA">
            <w:pPr>
              <w:pStyle w:val="BodyText"/>
              <w:ind w:left="0"/>
              <w:jc w:val="both"/>
            </w:pPr>
            <w:r>
              <w:t>1.0.0.</w:t>
            </w:r>
            <w:r w:rsidR="00EB678A">
              <w:t>0</w:t>
            </w:r>
          </w:p>
        </w:tc>
        <w:tc>
          <w:tcPr>
            <w:tcW w:w="3894" w:type="dxa"/>
            <w:tcBorders>
              <w:left w:val="nil"/>
              <w:right w:val="nil"/>
            </w:tcBorders>
            <w:vAlign w:val="center"/>
          </w:tcPr>
          <w:p w14:paraId="1C200FB8" w14:textId="38D9C340" w:rsidR="004F47B4" w:rsidRPr="00BE22DA" w:rsidRDefault="004F47B4" w:rsidP="002D35BA">
            <w:pPr>
              <w:spacing w:after="60"/>
              <w:jc w:val="both"/>
            </w:pPr>
            <w:r w:rsidRPr="004F47B4">
              <w:t>RFID_SDK_LINUX_V1.0.0-0_64BIT.TAR.GZ</w:t>
            </w:r>
          </w:p>
        </w:tc>
        <w:tc>
          <w:tcPr>
            <w:tcW w:w="2250" w:type="dxa"/>
            <w:tcBorders>
              <w:left w:val="nil"/>
            </w:tcBorders>
            <w:vAlign w:val="center"/>
          </w:tcPr>
          <w:p w14:paraId="1507C29D" w14:textId="5316C1C3" w:rsidR="002D35BA" w:rsidRPr="009C046A" w:rsidRDefault="00B13143" w:rsidP="002D35BA">
            <w:pPr>
              <w:pStyle w:val="BodyText"/>
              <w:ind w:left="0"/>
              <w:jc w:val="both"/>
            </w:pPr>
            <w:r>
              <w:t>5</w:t>
            </w:r>
            <w:r w:rsidR="00D14195">
              <w:t>/</w:t>
            </w:r>
            <w:r>
              <w:t>Aug</w:t>
            </w:r>
            <w:r w:rsidR="00D14195">
              <w:t>/2020</w:t>
            </w:r>
          </w:p>
        </w:tc>
      </w:tr>
      <w:tr w:rsidR="004F47B4" w14:paraId="6F7D1730" w14:textId="77777777" w:rsidTr="000A5EB0">
        <w:trPr>
          <w:trHeight w:hRule="exact" w:val="784"/>
          <w:jc w:val="center"/>
        </w:trPr>
        <w:tc>
          <w:tcPr>
            <w:tcW w:w="2821" w:type="dxa"/>
            <w:tcBorders>
              <w:right w:val="nil"/>
            </w:tcBorders>
            <w:vAlign w:val="center"/>
          </w:tcPr>
          <w:p w14:paraId="5B47E3E0" w14:textId="10A1C7EF" w:rsidR="004F47B4" w:rsidRDefault="004F47B4" w:rsidP="00AF79D3">
            <w:pPr>
              <w:pStyle w:val="BodyText"/>
              <w:ind w:left="0"/>
            </w:pPr>
            <w:r>
              <w:t>RE40 RFID SDK for Linux (Raspberry Pi 32-bit)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center"/>
          </w:tcPr>
          <w:p w14:paraId="6FFDDF84" w14:textId="6963CCCD" w:rsidR="004F47B4" w:rsidRDefault="004F47B4" w:rsidP="002D35BA">
            <w:pPr>
              <w:pStyle w:val="BodyText"/>
              <w:ind w:left="0"/>
              <w:jc w:val="both"/>
            </w:pPr>
            <w:r>
              <w:t>1.0.0.0</w:t>
            </w:r>
          </w:p>
        </w:tc>
        <w:tc>
          <w:tcPr>
            <w:tcW w:w="3894" w:type="dxa"/>
            <w:tcBorders>
              <w:left w:val="nil"/>
              <w:right w:val="nil"/>
            </w:tcBorders>
            <w:vAlign w:val="center"/>
          </w:tcPr>
          <w:p w14:paraId="7974AE4E" w14:textId="3E117FAB" w:rsidR="004F47B4" w:rsidRPr="004F47B4" w:rsidRDefault="004F47B4" w:rsidP="002D35BA">
            <w:pPr>
              <w:spacing w:after="60"/>
              <w:jc w:val="both"/>
            </w:pPr>
            <w:r w:rsidRPr="004F47B4">
              <w:t>RFID_SDK_RASPBERRYPI_V1.0.0-0_32BIT.TAR.GZ</w:t>
            </w:r>
          </w:p>
        </w:tc>
        <w:tc>
          <w:tcPr>
            <w:tcW w:w="2250" w:type="dxa"/>
            <w:tcBorders>
              <w:left w:val="nil"/>
            </w:tcBorders>
            <w:vAlign w:val="center"/>
          </w:tcPr>
          <w:p w14:paraId="0C4FE126" w14:textId="7BD70216" w:rsidR="004F47B4" w:rsidRDefault="004F47B4" w:rsidP="002D35BA">
            <w:pPr>
              <w:pStyle w:val="BodyText"/>
              <w:ind w:left="0"/>
              <w:jc w:val="both"/>
            </w:pPr>
            <w:r>
              <w:t>5/Aug/2020</w:t>
            </w:r>
          </w:p>
        </w:tc>
      </w:tr>
    </w:tbl>
    <w:p w14:paraId="2F261210" w14:textId="77777777" w:rsidR="007A76AB" w:rsidRDefault="007A76AB" w:rsidP="00DA737C">
      <w:pPr>
        <w:pStyle w:val="BodyText"/>
        <w:tabs>
          <w:tab w:val="clear" w:pos="720"/>
          <w:tab w:val="left" w:pos="6399"/>
        </w:tabs>
        <w:spacing w:before="0"/>
        <w:ind w:left="0"/>
        <w:jc w:val="both"/>
      </w:pPr>
    </w:p>
    <w:p w14:paraId="628FACE1" w14:textId="2B550936" w:rsidR="007A76AB" w:rsidRDefault="007A76AB" w:rsidP="007A76AB">
      <w:pPr>
        <w:spacing w:after="60"/>
        <w:jc w:val="both"/>
        <w:rPr>
          <w:b/>
        </w:rPr>
      </w:pPr>
      <w:r>
        <w:rPr>
          <w:b/>
        </w:rPr>
        <w:t xml:space="preserve">RFID </w:t>
      </w:r>
      <w:r w:rsidR="00352E71">
        <w:rPr>
          <w:b/>
        </w:rPr>
        <w:t xml:space="preserve">API </w:t>
      </w:r>
      <w:r>
        <w:rPr>
          <w:b/>
        </w:rPr>
        <w:t>Version Info</w:t>
      </w:r>
      <w:r w:rsidRPr="003A130D">
        <w:rPr>
          <w:b/>
        </w:rPr>
        <w:t xml:space="preserve">: </w:t>
      </w:r>
    </w:p>
    <w:tbl>
      <w:tblPr>
        <w:tblW w:w="10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25"/>
        <w:gridCol w:w="1219"/>
        <w:gridCol w:w="3894"/>
        <w:gridCol w:w="2250"/>
      </w:tblGrid>
      <w:tr w:rsidR="007A76AB" w14:paraId="58582E3E" w14:textId="77777777" w:rsidTr="00FE3099">
        <w:trPr>
          <w:trHeight w:val="360"/>
          <w:jc w:val="center"/>
        </w:trPr>
        <w:tc>
          <w:tcPr>
            <w:tcW w:w="2925" w:type="dxa"/>
            <w:tcBorders>
              <w:right w:val="nil"/>
            </w:tcBorders>
            <w:shd w:val="solid" w:color="336699" w:fill="FFFFFF"/>
          </w:tcPr>
          <w:p w14:paraId="2D9455FB" w14:textId="77777777" w:rsidR="007A76AB" w:rsidRDefault="007A76AB" w:rsidP="00FE3099">
            <w:pPr>
              <w:pStyle w:val="CellHeading"/>
            </w:pPr>
            <w:r>
              <w:t>Image Type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solid" w:color="336699" w:fill="FFFFFF"/>
          </w:tcPr>
          <w:p w14:paraId="2EB35600" w14:textId="77777777" w:rsidR="007A76AB" w:rsidRDefault="007A76AB" w:rsidP="00FE3099">
            <w:pPr>
              <w:pStyle w:val="CellHeading"/>
            </w:pPr>
            <w:r>
              <w:t>version</w:t>
            </w:r>
          </w:p>
        </w:tc>
        <w:tc>
          <w:tcPr>
            <w:tcW w:w="3894" w:type="dxa"/>
            <w:tcBorders>
              <w:left w:val="nil"/>
              <w:right w:val="nil"/>
            </w:tcBorders>
            <w:shd w:val="solid" w:color="336699" w:fill="FFFFFF"/>
          </w:tcPr>
          <w:p w14:paraId="30F71358" w14:textId="77777777" w:rsidR="007A76AB" w:rsidRDefault="007A76AB" w:rsidP="00FE3099">
            <w:pPr>
              <w:pStyle w:val="CellHeading"/>
            </w:pPr>
            <w:r>
              <w:t>file name</w:t>
            </w:r>
          </w:p>
        </w:tc>
        <w:tc>
          <w:tcPr>
            <w:tcW w:w="2250" w:type="dxa"/>
            <w:tcBorders>
              <w:left w:val="nil"/>
            </w:tcBorders>
            <w:shd w:val="solid" w:color="336699" w:fill="FFFFFF"/>
          </w:tcPr>
          <w:p w14:paraId="11ADEC8A" w14:textId="77777777" w:rsidR="007A76AB" w:rsidRDefault="007A76AB" w:rsidP="00FE3099">
            <w:pPr>
              <w:pStyle w:val="CellHeading"/>
            </w:pPr>
            <w:r>
              <w:t>date</w:t>
            </w:r>
          </w:p>
        </w:tc>
      </w:tr>
    </w:tbl>
    <w:p w14:paraId="49F2DEA2" w14:textId="77777777" w:rsidR="007A76AB" w:rsidRDefault="007A76AB" w:rsidP="007A76AB"/>
    <w:tbl>
      <w:tblPr>
        <w:tblW w:w="10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25"/>
        <w:gridCol w:w="1219"/>
        <w:gridCol w:w="3894"/>
        <w:gridCol w:w="2250"/>
      </w:tblGrid>
      <w:tr w:rsidR="007A76AB" w14:paraId="528A2EA4" w14:textId="77777777" w:rsidTr="00FE3099">
        <w:trPr>
          <w:jc w:val="center"/>
        </w:trPr>
        <w:tc>
          <w:tcPr>
            <w:tcW w:w="2925" w:type="dxa"/>
            <w:tcBorders>
              <w:right w:val="nil"/>
            </w:tcBorders>
            <w:vAlign w:val="center"/>
          </w:tcPr>
          <w:p w14:paraId="0553CC17" w14:textId="7A4D57CF" w:rsidR="007A76AB" w:rsidRPr="009C046A" w:rsidRDefault="007A76AB" w:rsidP="00FE3099">
            <w:pPr>
              <w:pStyle w:val="BodyText"/>
              <w:tabs>
                <w:tab w:val="left" w:pos="2293"/>
              </w:tabs>
              <w:spacing w:before="0" w:after="60"/>
              <w:ind w:left="0" w:right="-29"/>
            </w:pPr>
            <w:r>
              <w:t>C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center"/>
          </w:tcPr>
          <w:p w14:paraId="7AC93CA8" w14:textId="180E653C" w:rsidR="007A76AB" w:rsidRPr="009C046A" w:rsidRDefault="007A76AB" w:rsidP="00FE3099">
            <w:pPr>
              <w:pStyle w:val="BodyText"/>
              <w:spacing w:before="0" w:after="60"/>
              <w:ind w:left="0"/>
              <w:jc w:val="both"/>
            </w:pPr>
            <w:r w:rsidRPr="005B3908">
              <w:t>6.0.0.</w:t>
            </w:r>
            <w:r w:rsidR="0062145E">
              <w:t>11</w:t>
            </w:r>
          </w:p>
        </w:tc>
        <w:tc>
          <w:tcPr>
            <w:tcW w:w="3894" w:type="dxa"/>
            <w:tcBorders>
              <w:left w:val="nil"/>
              <w:right w:val="nil"/>
            </w:tcBorders>
            <w:vAlign w:val="center"/>
          </w:tcPr>
          <w:p w14:paraId="152902FA" w14:textId="1B34CA13" w:rsidR="007A76AB" w:rsidRPr="008C637E" w:rsidRDefault="00BD07E1" w:rsidP="00FE3099">
            <w:pPr>
              <w:spacing w:after="60"/>
              <w:jc w:val="both"/>
              <w:rPr>
                <w:b/>
              </w:rPr>
            </w:pPr>
            <w:r>
              <w:t>librfid.so</w:t>
            </w:r>
          </w:p>
        </w:tc>
        <w:tc>
          <w:tcPr>
            <w:tcW w:w="2250" w:type="dxa"/>
            <w:tcBorders>
              <w:left w:val="nil"/>
            </w:tcBorders>
          </w:tcPr>
          <w:p w14:paraId="6163F3BB" w14:textId="4FDEE450" w:rsidR="007A76AB" w:rsidRPr="00E36E15" w:rsidRDefault="007A76AB" w:rsidP="00FE3099">
            <w:pPr>
              <w:pStyle w:val="BodyText"/>
              <w:ind w:left="0"/>
              <w:jc w:val="both"/>
              <w:rPr>
                <w:b/>
                <w:bCs/>
              </w:rPr>
            </w:pPr>
            <w:r>
              <w:t>05/Aug/2020</w:t>
            </w:r>
          </w:p>
        </w:tc>
      </w:tr>
      <w:tr w:rsidR="007A76AB" w14:paraId="0A6E328F" w14:textId="77777777" w:rsidTr="00FE3099">
        <w:trPr>
          <w:jc w:val="center"/>
        </w:trPr>
        <w:tc>
          <w:tcPr>
            <w:tcW w:w="2925" w:type="dxa"/>
            <w:tcBorders>
              <w:right w:val="nil"/>
            </w:tcBorders>
            <w:vAlign w:val="center"/>
          </w:tcPr>
          <w:p w14:paraId="071ED755" w14:textId="6A5FD89C" w:rsidR="007A76AB" w:rsidRDefault="00B62B8F" w:rsidP="00FE3099">
            <w:pPr>
              <w:pStyle w:val="BodyText"/>
              <w:tabs>
                <w:tab w:val="left" w:pos="2293"/>
              </w:tabs>
              <w:spacing w:before="0" w:after="60"/>
              <w:ind w:left="0" w:right="-29"/>
            </w:pPr>
            <w:r>
              <w:t xml:space="preserve">C# </w:t>
            </w:r>
            <w:r w:rsidR="007A76AB">
              <w:t>.NET Core 3.0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center"/>
          </w:tcPr>
          <w:p w14:paraId="45377BD8" w14:textId="1A4E8AA9" w:rsidR="007A76AB" w:rsidRDefault="007A76AB" w:rsidP="00FE3099">
            <w:pPr>
              <w:pStyle w:val="BodyText"/>
              <w:spacing w:before="0" w:after="60"/>
              <w:ind w:left="0"/>
              <w:jc w:val="both"/>
            </w:pPr>
            <w:r>
              <w:t>3.0.0.</w:t>
            </w:r>
            <w:r w:rsidR="0062145E">
              <w:t>11</w:t>
            </w:r>
          </w:p>
        </w:tc>
        <w:tc>
          <w:tcPr>
            <w:tcW w:w="3894" w:type="dxa"/>
            <w:tcBorders>
              <w:left w:val="nil"/>
              <w:right w:val="nil"/>
            </w:tcBorders>
            <w:vAlign w:val="center"/>
          </w:tcPr>
          <w:p w14:paraId="7C96EE7F" w14:textId="77777777" w:rsidR="007A76AB" w:rsidRDefault="007A76AB" w:rsidP="00FE3099">
            <w:pPr>
              <w:spacing w:after="60"/>
              <w:jc w:val="both"/>
            </w:pPr>
            <w:r w:rsidRPr="002D651A">
              <w:t>rfid.netcore.dll</w:t>
            </w:r>
          </w:p>
        </w:tc>
        <w:tc>
          <w:tcPr>
            <w:tcW w:w="2250" w:type="dxa"/>
            <w:tcBorders>
              <w:left w:val="nil"/>
            </w:tcBorders>
          </w:tcPr>
          <w:p w14:paraId="454886F5" w14:textId="3A13AB7C" w:rsidR="007A76AB" w:rsidRDefault="007A76AB" w:rsidP="00FE3099">
            <w:pPr>
              <w:pStyle w:val="BodyText"/>
              <w:ind w:left="0"/>
              <w:jc w:val="both"/>
            </w:pPr>
            <w:r>
              <w:t>05/Aug/2020</w:t>
            </w:r>
          </w:p>
        </w:tc>
      </w:tr>
      <w:tr w:rsidR="007A76AB" w14:paraId="5D760DC5" w14:textId="77777777" w:rsidTr="00FE3099">
        <w:trPr>
          <w:jc w:val="center"/>
        </w:trPr>
        <w:tc>
          <w:tcPr>
            <w:tcW w:w="2925" w:type="dxa"/>
            <w:tcBorders>
              <w:right w:val="nil"/>
            </w:tcBorders>
            <w:vAlign w:val="center"/>
          </w:tcPr>
          <w:p w14:paraId="47DED7B0" w14:textId="20390FA9" w:rsidR="007A76AB" w:rsidRDefault="007A76AB" w:rsidP="00FE3099">
            <w:pPr>
              <w:pStyle w:val="BodyText"/>
              <w:tabs>
                <w:tab w:val="left" w:pos="2293"/>
              </w:tabs>
              <w:spacing w:before="0" w:after="60"/>
              <w:ind w:left="0" w:right="-29"/>
            </w:pPr>
            <w:r>
              <w:t>Java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center"/>
          </w:tcPr>
          <w:p w14:paraId="4B05675C" w14:textId="32FF63BE" w:rsidR="007A76AB" w:rsidRDefault="0062145E" w:rsidP="00FE3099">
            <w:pPr>
              <w:pStyle w:val="BodyText"/>
              <w:spacing w:before="0" w:after="60"/>
              <w:ind w:left="0"/>
              <w:jc w:val="both"/>
            </w:pPr>
            <w:r>
              <w:t>2.0.0.2</w:t>
            </w:r>
          </w:p>
        </w:tc>
        <w:tc>
          <w:tcPr>
            <w:tcW w:w="3894" w:type="dxa"/>
            <w:tcBorders>
              <w:left w:val="nil"/>
              <w:right w:val="nil"/>
            </w:tcBorders>
            <w:vAlign w:val="center"/>
          </w:tcPr>
          <w:p w14:paraId="295B07E5" w14:textId="6B796162" w:rsidR="007A76AB" w:rsidRPr="002D651A" w:rsidRDefault="007A76AB" w:rsidP="00FE3099">
            <w:pPr>
              <w:spacing w:after="60"/>
              <w:jc w:val="both"/>
            </w:pPr>
            <w:r>
              <w:t>rfid.jar</w:t>
            </w:r>
          </w:p>
        </w:tc>
        <w:tc>
          <w:tcPr>
            <w:tcW w:w="2250" w:type="dxa"/>
            <w:tcBorders>
              <w:left w:val="nil"/>
            </w:tcBorders>
          </w:tcPr>
          <w:p w14:paraId="244A9D02" w14:textId="24AB3F6B" w:rsidR="007A76AB" w:rsidRDefault="007A76AB" w:rsidP="00FE3099">
            <w:pPr>
              <w:pStyle w:val="BodyText"/>
              <w:ind w:left="0"/>
              <w:jc w:val="both"/>
            </w:pPr>
            <w:r>
              <w:t>05/Aug/2020</w:t>
            </w:r>
          </w:p>
        </w:tc>
      </w:tr>
    </w:tbl>
    <w:p w14:paraId="0B7CF891" w14:textId="34E9BE16" w:rsidR="007A76AB" w:rsidRDefault="007A76AB" w:rsidP="007A76AB">
      <w:pPr>
        <w:pStyle w:val="BodyText"/>
        <w:spacing w:before="0"/>
        <w:ind w:left="0"/>
        <w:jc w:val="both"/>
      </w:pPr>
      <w:r w:rsidRPr="003D5073">
        <w:t xml:space="preserve">  </w:t>
      </w:r>
      <w:r>
        <w:t xml:space="preserve">    </w:t>
      </w:r>
    </w:p>
    <w:p w14:paraId="062E107C" w14:textId="77777777" w:rsidR="007A76AB" w:rsidRDefault="007A76AB" w:rsidP="007A76AB">
      <w:pPr>
        <w:pStyle w:val="BodyText"/>
        <w:spacing w:before="0"/>
        <w:ind w:left="0"/>
        <w:jc w:val="both"/>
      </w:pPr>
    </w:p>
    <w:p w14:paraId="7280B5DC" w14:textId="20B732D6" w:rsidR="00DA737C" w:rsidRDefault="00DA737C" w:rsidP="00DA737C">
      <w:pPr>
        <w:pStyle w:val="BodyText"/>
        <w:tabs>
          <w:tab w:val="clear" w:pos="720"/>
          <w:tab w:val="left" w:pos="6399"/>
        </w:tabs>
        <w:spacing w:before="0"/>
        <w:ind w:left="0"/>
        <w:jc w:val="both"/>
      </w:pPr>
      <w:r>
        <w:lastRenderedPageBreak/>
        <w:tab/>
      </w:r>
    </w:p>
    <w:p w14:paraId="5C08A9A4" w14:textId="77777777" w:rsidR="00CA55F9" w:rsidRPr="00CA55F9" w:rsidRDefault="00CA55F9" w:rsidP="00CA55F9">
      <w:pPr>
        <w:pStyle w:val="BodyText"/>
        <w:spacing w:before="0"/>
        <w:ind w:left="0"/>
        <w:jc w:val="both"/>
        <w:rPr>
          <w:b/>
        </w:rPr>
      </w:pPr>
      <w:bookmarkStart w:id="0" w:name="_Toc530560483"/>
      <w:r w:rsidRPr="00CA55F9">
        <w:rPr>
          <w:b/>
        </w:rPr>
        <w:t>Pre-requisites for development setup</w:t>
      </w:r>
    </w:p>
    <w:p w14:paraId="15543F2F" w14:textId="438BCE85" w:rsidR="00CA55F9" w:rsidRDefault="00CA55F9" w:rsidP="00DA737C">
      <w:pPr>
        <w:pStyle w:val="BodyText"/>
        <w:spacing w:before="0"/>
        <w:ind w:left="0"/>
        <w:jc w:val="both"/>
        <w:rPr>
          <w:bCs/>
        </w:rPr>
      </w:pPr>
      <w:r>
        <w:rPr>
          <w:bCs/>
        </w:rPr>
        <w:t>The RFID SDK Windows package has been recommended to use with the following:</w:t>
      </w:r>
    </w:p>
    <w:p w14:paraId="4D8C9797" w14:textId="6382350B" w:rsidR="00CA55F9" w:rsidRDefault="00352B03" w:rsidP="00CA55F9">
      <w:pPr>
        <w:pStyle w:val="BodyText"/>
        <w:numPr>
          <w:ilvl w:val="0"/>
          <w:numId w:val="12"/>
        </w:numPr>
        <w:spacing w:before="0"/>
        <w:jc w:val="both"/>
        <w:rPr>
          <w:bCs/>
        </w:rPr>
      </w:pPr>
      <w:r>
        <w:rPr>
          <w:bCs/>
        </w:rPr>
        <w:t xml:space="preserve">Host </w:t>
      </w:r>
      <w:r w:rsidR="00F14CFA">
        <w:rPr>
          <w:bCs/>
        </w:rPr>
        <w:t>Platform</w:t>
      </w:r>
      <w:r w:rsidR="00CA55F9">
        <w:rPr>
          <w:bCs/>
        </w:rPr>
        <w:t xml:space="preserve">: </w:t>
      </w:r>
      <w:r>
        <w:rPr>
          <w:bCs/>
        </w:rPr>
        <w:t>Ubuntu 18.04 64-bit / Raspberry Pi Linux 32-bit</w:t>
      </w:r>
    </w:p>
    <w:p w14:paraId="4B8DBE0D" w14:textId="3602AA2A" w:rsidR="002C1788" w:rsidRDefault="002C1788" w:rsidP="00352B03">
      <w:pPr>
        <w:pStyle w:val="BodyText"/>
        <w:numPr>
          <w:ilvl w:val="0"/>
          <w:numId w:val="12"/>
        </w:numPr>
        <w:spacing w:before="0"/>
        <w:jc w:val="both"/>
        <w:rPr>
          <w:bCs/>
        </w:rPr>
      </w:pPr>
      <w:r>
        <w:rPr>
          <w:bCs/>
        </w:rPr>
        <w:t xml:space="preserve">C </w:t>
      </w:r>
    </w:p>
    <w:p w14:paraId="391F203B" w14:textId="5925E19E" w:rsidR="00312F6D" w:rsidRPr="00312F6D" w:rsidRDefault="00312F6D" w:rsidP="00312F6D">
      <w:pPr>
        <w:pStyle w:val="BodyText"/>
        <w:numPr>
          <w:ilvl w:val="1"/>
          <w:numId w:val="12"/>
        </w:numPr>
        <w:jc w:val="both"/>
        <w:rPr>
          <w:bCs/>
        </w:rPr>
      </w:pPr>
      <w:r w:rsidRPr="00312F6D">
        <w:rPr>
          <w:bCs/>
        </w:rPr>
        <w:t>Raspberry Pi Linux 32-bit: arm-</w:t>
      </w:r>
      <w:proofErr w:type="spellStart"/>
      <w:r w:rsidRPr="00312F6D">
        <w:rPr>
          <w:bCs/>
        </w:rPr>
        <w:t>linux</w:t>
      </w:r>
      <w:proofErr w:type="spellEnd"/>
      <w:r w:rsidRPr="00312F6D">
        <w:rPr>
          <w:bCs/>
        </w:rPr>
        <w:t>-</w:t>
      </w:r>
      <w:proofErr w:type="spellStart"/>
      <w:r w:rsidRPr="00312F6D">
        <w:rPr>
          <w:bCs/>
        </w:rPr>
        <w:t>gnueabihf</w:t>
      </w:r>
      <w:proofErr w:type="spellEnd"/>
      <w:r w:rsidRPr="00312F6D">
        <w:rPr>
          <w:bCs/>
        </w:rPr>
        <w:t>-g++ compiler</w:t>
      </w:r>
    </w:p>
    <w:p w14:paraId="7A243F83" w14:textId="5C151BD3" w:rsidR="00312F6D" w:rsidRPr="00312F6D" w:rsidRDefault="00312F6D" w:rsidP="00312F6D">
      <w:pPr>
        <w:pStyle w:val="BodyText"/>
        <w:numPr>
          <w:ilvl w:val="1"/>
          <w:numId w:val="12"/>
        </w:numPr>
        <w:jc w:val="both"/>
        <w:rPr>
          <w:bCs/>
        </w:rPr>
      </w:pPr>
      <w:r w:rsidRPr="00312F6D">
        <w:rPr>
          <w:bCs/>
        </w:rPr>
        <w:t>For Ubuntu Linux 64-bit: g++ 4.8.4 compiler used</w:t>
      </w:r>
    </w:p>
    <w:p w14:paraId="266BE52E" w14:textId="254DCAF1" w:rsidR="00B62B8F" w:rsidRDefault="00B62B8F" w:rsidP="00CA55F9">
      <w:pPr>
        <w:pStyle w:val="BodyText"/>
        <w:numPr>
          <w:ilvl w:val="0"/>
          <w:numId w:val="12"/>
        </w:numPr>
        <w:spacing w:before="0"/>
        <w:jc w:val="both"/>
        <w:rPr>
          <w:bCs/>
        </w:rPr>
      </w:pPr>
      <w:r>
        <w:rPr>
          <w:bCs/>
        </w:rPr>
        <w:t xml:space="preserve">.NET Core </w:t>
      </w:r>
    </w:p>
    <w:p w14:paraId="346F4AB4" w14:textId="4BAF5D1C" w:rsidR="00B62B8F" w:rsidRDefault="00B62B8F" w:rsidP="00B62B8F">
      <w:pPr>
        <w:pStyle w:val="BodyText"/>
        <w:numPr>
          <w:ilvl w:val="1"/>
          <w:numId w:val="12"/>
        </w:numPr>
        <w:spacing w:before="0"/>
        <w:jc w:val="both"/>
        <w:rPr>
          <w:bCs/>
        </w:rPr>
      </w:pPr>
      <w:r>
        <w:rPr>
          <w:bCs/>
        </w:rPr>
        <w:t>.NET Core Runtime 3.0</w:t>
      </w:r>
    </w:p>
    <w:p w14:paraId="76FC3E3E" w14:textId="038777E6" w:rsidR="002C1788" w:rsidRDefault="002C1788" w:rsidP="00CA55F9">
      <w:pPr>
        <w:pStyle w:val="BodyText"/>
        <w:numPr>
          <w:ilvl w:val="0"/>
          <w:numId w:val="12"/>
        </w:numPr>
        <w:spacing w:before="0"/>
        <w:jc w:val="both"/>
        <w:rPr>
          <w:bCs/>
        </w:rPr>
      </w:pPr>
      <w:r>
        <w:rPr>
          <w:bCs/>
        </w:rPr>
        <w:t xml:space="preserve">Java </w:t>
      </w:r>
    </w:p>
    <w:p w14:paraId="42264014" w14:textId="0C4966DF" w:rsidR="00CA55F9" w:rsidRDefault="00CA55F9" w:rsidP="002C1788">
      <w:pPr>
        <w:pStyle w:val="BodyText"/>
        <w:numPr>
          <w:ilvl w:val="1"/>
          <w:numId w:val="12"/>
        </w:numPr>
        <w:spacing w:before="0"/>
        <w:jc w:val="both"/>
        <w:rPr>
          <w:bCs/>
        </w:rPr>
      </w:pPr>
      <w:r>
        <w:rPr>
          <w:bCs/>
        </w:rPr>
        <w:t>Oracle JDK 1.8 or above</w:t>
      </w:r>
    </w:p>
    <w:p w14:paraId="77868460" w14:textId="3DD451D5" w:rsidR="00CA55F9" w:rsidRPr="00CA55F9" w:rsidRDefault="00DA737C" w:rsidP="00DA737C">
      <w:pPr>
        <w:pStyle w:val="BodyText"/>
        <w:spacing w:before="0"/>
        <w:ind w:left="0"/>
        <w:jc w:val="both"/>
        <w:rPr>
          <w:b/>
        </w:rPr>
      </w:pPr>
      <w:r w:rsidRPr="00DA737C">
        <w:rPr>
          <w:b/>
        </w:rPr>
        <w:t>Installation Instructions</w:t>
      </w:r>
      <w:bookmarkEnd w:id="0"/>
    </w:p>
    <w:p w14:paraId="1DC7A093" w14:textId="0812AACF" w:rsidR="00821021" w:rsidRPr="00821021" w:rsidRDefault="00821021" w:rsidP="002277BB">
      <w:pPr>
        <w:pStyle w:val="BodyText"/>
        <w:spacing w:before="0"/>
        <w:ind w:left="0"/>
        <w:jc w:val="both"/>
        <w:rPr>
          <w:b/>
        </w:rPr>
      </w:pPr>
      <w:r w:rsidRPr="00821021">
        <w:rPr>
          <w:b/>
        </w:rPr>
        <w:t>For Ubuntu 18.04 64-bt</w:t>
      </w:r>
    </w:p>
    <w:p w14:paraId="2DCCE83B" w14:textId="42C5151C" w:rsidR="00087A60" w:rsidRDefault="002277BB" w:rsidP="00821021">
      <w:pPr>
        <w:pStyle w:val="BodyText"/>
        <w:spacing w:before="0"/>
        <w:ind w:left="720"/>
        <w:jc w:val="both"/>
      </w:pPr>
      <w:r>
        <w:rPr>
          <w:bCs/>
        </w:rPr>
        <w:t xml:space="preserve">Extract the </w:t>
      </w:r>
      <w:r w:rsidR="00821021" w:rsidRPr="00821021">
        <w:t>RFID_SDK_LINUX_V1.0.0-0_64BIT.TAR.GZ</w:t>
      </w:r>
      <w:r w:rsidR="00C872C1">
        <w:t xml:space="preserve"> in host development PC.</w:t>
      </w:r>
    </w:p>
    <w:p w14:paraId="7523A1B9" w14:textId="0D425F30" w:rsidR="006A6DAD" w:rsidRDefault="00821021" w:rsidP="00821021">
      <w:pPr>
        <w:pStyle w:val="BodyText"/>
        <w:spacing w:before="0"/>
        <w:ind w:left="720"/>
        <w:jc w:val="both"/>
        <w:rPr>
          <w:bCs/>
        </w:rPr>
      </w:pPr>
      <w:r>
        <w:rPr>
          <w:bCs/>
        </w:rPr>
        <w:t>Tar.gz</w:t>
      </w:r>
      <w:r w:rsidR="006A6DAD">
        <w:rPr>
          <w:bCs/>
        </w:rPr>
        <w:t xml:space="preserve"> contains the following RFID SDK folder structure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1943"/>
        <w:gridCol w:w="2230"/>
        <w:gridCol w:w="4377"/>
      </w:tblGrid>
      <w:tr w:rsidR="006A6DAD" w14:paraId="27F66720" w14:textId="77777777" w:rsidTr="00FE3099">
        <w:tc>
          <w:tcPr>
            <w:tcW w:w="1943" w:type="dxa"/>
          </w:tcPr>
          <w:p w14:paraId="3F03FCDB" w14:textId="77777777" w:rsidR="006A6DAD" w:rsidRDefault="006A6DAD" w:rsidP="00FE3099">
            <w:pPr>
              <w:pStyle w:val="BodyText"/>
              <w:spacing w:before="0"/>
              <w:ind w:left="0"/>
              <w:jc w:val="both"/>
            </w:pPr>
            <w:bookmarkStart w:id="1" w:name="_Hlk47519132"/>
            <w:r>
              <w:t>Folder</w:t>
            </w:r>
          </w:p>
        </w:tc>
        <w:tc>
          <w:tcPr>
            <w:tcW w:w="2230" w:type="dxa"/>
          </w:tcPr>
          <w:p w14:paraId="17083497" w14:textId="77777777" w:rsidR="006A6DAD" w:rsidRDefault="006A6DAD" w:rsidP="00FE3099">
            <w:pPr>
              <w:pStyle w:val="BodyText"/>
              <w:spacing w:before="0"/>
              <w:ind w:left="0"/>
              <w:jc w:val="both"/>
            </w:pPr>
            <w:r>
              <w:t>Sub Folder</w:t>
            </w:r>
          </w:p>
        </w:tc>
        <w:tc>
          <w:tcPr>
            <w:tcW w:w="4377" w:type="dxa"/>
          </w:tcPr>
          <w:p w14:paraId="30D64A8A" w14:textId="77777777" w:rsidR="006A6DAD" w:rsidRDefault="006A6DAD" w:rsidP="00FE3099">
            <w:pPr>
              <w:pStyle w:val="BodyText"/>
              <w:spacing w:before="0"/>
              <w:ind w:left="0"/>
              <w:jc w:val="both"/>
            </w:pPr>
            <w:r>
              <w:t>Notes</w:t>
            </w:r>
          </w:p>
        </w:tc>
      </w:tr>
      <w:tr w:rsidR="009465C3" w14:paraId="7CE409F5" w14:textId="77777777" w:rsidTr="00FE3099">
        <w:trPr>
          <w:trHeight w:val="49"/>
        </w:trPr>
        <w:tc>
          <w:tcPr>
            <w:tcW w:w="1943" w:type="dxa"/>
            <w:vMerge w:val="restart"/>
          </w:tcPr>
          <w:p w14:paraId="32DF0C0B" w14:textId="30668BC1" w:rsidR="009465C3" w:rsidRDefault="009465C3" w:rsidP="00FE3099">
            <w:pPr>
              <w:pStyle w:val="BodyText"/>
              <w:spacing w:before="0"/>
              <w:ind w:left="0"/>
              <w:jc w:val="both"/>
            </w:pPr>
            <w:r>
              <w:t>c</w:t>
            </w:r>
          </w:p>
        </w:tc>
        <w:tc>
          <w:tcPr>
            <w:tcW w:w="2230" w:type="dxa"/>
          </w:tcPr>
          <w:p w14:paraId="31DDDE89" w14:textId="51E88324" w:rsidR="009465C3" w:rsidRDefault="00FE4CD3" w:rsidP="00FE3099">
            <w:pPr>
              <w:pStyle w:val="BodyText"/>
              <w:spacing w:before="0"/>
              <w:ind w:left="0"/>
              <w:jc w:val="both"/>
            </w:pPr>
            <w:r>
              <w:t>I</w:t>
            </w:r>
            <w:r w:rsidR="009465C3" w:rsidRPr="0068209A">
              <w:t>nclude</w:t>
            </w:r>
          </w:p>
        </w:tc>
        <w:tc>
          <w:tcPr>
            <w:tcW w:w="4377" w:type="dxa"/>
          </w:tcPr>
          <w:p w14:paraId="27AEEDC3" w14:textId="77777777" w:rsidR="009465C3" w:rsidRDefault="009465C3" w:rsidP="00FE3099">
            <w:pPr>
              <w:pStyle w:val="BodyText"/>
              <w:spacing w:before="0"/>
              <w:ind w:left="0"/>
              <w:jc w:val="both"/>
            </w:pPr>
            <w:r>
              <w:t>Header files</w:t>
            </w:r>
          </w:p>
        </w:tc>
      </w:tr>
      <w:tr w:rsidR="009465C3" w14:paraId="42EDB652" w14:textId="77777777" w:rsidTr="00FE3099">
        <w:trPr>
          <w:trHeight w:val="47"/>
        </w:trPr>
        <w:tc>
          <w:tcPr>
            <w:tcW w:w="1943" w:type="dxa"/>
            <w:vMerge/>
          </w:tcPr>
          <w:p w14:paraId="0CE01085" w14:textId="77777777" w:rsidR="009465C3" w:rsidRPr="00F93496" w:rsidRDefault="009465C3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0AE66AE7" w14:textId="4B9E605A" w:rsidR="009465C3" w:rsidRDefault="00357EAA" w:rsidP="00FE3099">
            <w:pPr>
              <w:pStyle w:val="BodyText"/>
              <w:spacing w:before="0"/>
              <w:ind w:left="0"/>
              <w:jc w:val="both"/>
            </w:pPr>
            <w:r w:rsidRPr="0068209A">
              <w:t>linux64</w:t>
            </w:r>
          </w:p>
        </w:tc>
        <w:tc>
          <w:tcPr>
            <w:tcW w:w="4377" w:type="dxa"/>
          </w:tcPr>
          <w:p w14:paraId="449FD651" w14:textId="77777777" w:rsidR="009465C3" w:rsidRDefault="009465C3" w:rsidP="00FE3099">
            <w:pPr>
              <w:pStyle w:val="BodyText"/>
              <w:spacing w:before="0"/>
              <w:ind w:left="0"/>
              <w:jc w:val="both"/>
            </w:pPr>
            <w:r>
              <w:t xml:space="preserve">Contains </w:t>
            </w:r>
            <w:proofErr w:type="spellStart"/>
            <w:r>
              <w:t>rfid</w:t>
            </w:r>
            <w:proofErr w:type="spellEnd"/>
            <w:r>
              <w:t xml:space="preserve"> lib, </w:t>
            </w:r>
            <w:proofErr w:type="spellStart"/>
            <w:r>
              <w:t>dll</w:t>
            </w:r>
            <w:proofErr w:type="spellEnd"/>
            <w:r>
              <w:t>, pre-built binary and source code of sample app</w:t>
            </w:r>
          </w:p>
        </w:tc>
      </w:tr>
      <w:tr w:rsidR="009465C3" w14:paraId="3CDABD01" w14:textId="77777777" w:rsidTr="00FE3099">
        <w:trPr>
          <w:trHeight w:val="47"/>
        </w:trPr>
        <w:tc>
          <w:tcPr>
            <w:tcW w:w="1943" w:type="dxa"/>
            <w:vMerge/>
          </w:tcPr>
          <w:p w14:paraId="7C3DC882" w14:textId="77777777" w:rsidR="009465C3" w:rsidRPr="00F93496" w:rsidRDefault="009465C3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69421950" w14:textId="2BC05B21" w:rsidR="009465C3" w:rsidRPr="0068209A" w:rsidRDefault="00FE4CD3" w:rsidP="00FE3099">
            <w:pPr>
              <w:pStyle w:val="BodyText"/>
              <w:spacing w:before="0"/>
              <w:ind w:left="0"/>
              <w:jc w:val="both"/>
            </w:pPr>
            <w:r>
              <w:t>D</w:t>
            </w:r>
            <w:r w:rsidR="009465C3">
              <w:t>ocs</w:t>
            </w:r>
          </w:p>
        </w:tc>
        <w:tc>
          <w:tcPr>
            <w:tcW w:w="4377" w:type="dxa"/>
          </w:tcPr>
          <w:p w14:paraId="27D1F618" w14:textId="2971A084" w:rsidR="009465C3" w:rsidRDefault="009465C3" w:rsidP="00FE3099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  <w:tr w:rsidR="009465C3" w14:paraId="1FCB06DD" w14:textId="77777777" w:rsidTr="00FE3099">
        <w:trPr>
          <w:trHeight w:val="95"/>
        </w:trPr>
        <w:tc>
          <w:tcPr>
            <w:tcW w:w="1943" w:type="dxa"/>
            <w:vMerge w:val="restart"/>
          </w:tcPr>
          <w:p w14:paraId="347839E9" w14:textId="1608604E" w:rsidR="009465C3" w:rsidRDefault="00821021" w:rsidP="00FE3099">
            <w:pPr>
              <w:pStyle w:val="BodyText"/>
              <w:spacing w:before="0"/>
              <w:ind w:left="0"/>
              <w:jc w:val="both"/>
            </w:pPr>
            <w:r>
              <w:t>D</w:t>
            </w:r>
            <w:r w:rsidR="009465C3" w:rsidRPr="00F93496">
              <w:t>otnet</w:t>
            </w:r>
          </w:p>
        </w:tc>
        <w:tc>
          <w:tcPr>
            <w:tcW w:w="2230" w:type="dxa"/>
          </w:tcPr>
          <w:p w14:paraId="03527C7C" w14:textId="2CB34A8D" w:rsidR="009465C3" w:rsidRDefault="00FE4CD3" w:rsidP="00FE3099">
            <w:pPr>
              <w:pStyle w:val="BodyText"/>
              <w:spacing w:before="0"/>
              <w:ind w:left="0"/>
              <w:jc w:val="both"/>
            </w:pPr>
            <w:r>
              <w:t>L</w:t>
            </w:r>
            <w:r w:rsidR="009465C3">
              <w:t>ib</w:t>
            </w:r>
          </w:p>
        </w:tc>
        <w:tc>
          <w:tcPr>
            <w:tcW w:w="4377" w:type="dxa"/>
          </w:tcPr>
          <w:p w14:paraId="0E7E568D" w14:textId="77777777" w:rsidR="009465C3" w:rsidRDefault="009465C3" w:rsidP="00FE3099">
            <w:pPr>
              <w:pStyle w:val="BodyText"/>
              <w:spacing w:before="0"/>
              <w:ind w:left="0"/>
              <w:jc w:val="both"/>
            </w:pPr>
            <w:r>
              <w:t>Class library</w:t>
            </w:r>
          </w:p>
        </w:tc>
      </w:tr>
      <w:tr w:rsidR="009465C3" w14:paraId="1EC3D9C9" w14:textId="77777777" w:rsidTr="00FE3099">
        <w:trPr>
          <w:trHeight w:val="95"/>
        </w:trPr>
        <w:tc>
          <w:tcPr>
            <w:tcW w:w="1943" w:type="dxa"/>
            <w:vMerge/>
          </w:tcPr>
          <w:p w14:paraId="4AD31A23" w14:textId="77777777" w:rsidR="009465C3" w:rsidRPr="00F93496" w:rsidRDefault="009465C3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1F9E7FFE" w14:textId="1A665CFB" w:rsidR="009465C3" w:rsidRDefault="009465C3" w:rsidP="00FE3099">
            <w:pPr>
              <w:pStyle w:val="BodyText"/>
              <w:spacing w:before="0"/>
              <w:ind w:left="0"/>
              <w:jc w:val="both"/>
            </w:pPr>
            <w:proofErr w:type="spellStart"/>
            <w:r>
              <w:t>sampleapp</w:t>
            </w:r>
            <w:proofErr w:type="spellEnd"/>
          </w:p>
        </w:tc>
        <w:tc>
          <w:tcPr>
            <w:tcW w:w="4377" w:type="dxa"/>
          </w:tcPr>
          <w:p w14:paraId="1EA0ED7F" w14:textId="77777777" w:rsidR="009465C3" w:rsidRDefault="009465C3" w:rsidP="00FE3099">
            <w:pPr>
              <w:pStyle w:val="BodyText"/>
              <w:spacing w:before="0"/>
              <w:ind w:left="0"/>
              <w:jc w:val="both"/>
            </w:pPr>
            <w:r>
              <w:t>Contains pre-built binary and source code of sample app</w:t>
            </w:r>
          </w:p>
        </w:tc>
      </w:tr>
      <w:tr w:rsidR="009465C3" w14:paraId="770BE5A4" w14:textId="77777777" w:rsidTr="00FE3099">
        <w:trPr>
          <w:trHeight w:val="95"/>
        </w:trPr>
        <w:tc>
          <w:tcPr>
            <w:tcW w:w="1943" w:type="dxa"/>
            <w:vMerge/>
          </w:tcPr>
          <w:p w14:paraId="0C3F5DE4" w14:textId="77777777" w:rsidR="009465C3" w:rsidRPr="00F93496" w:rsidRDefault="009465C3" w:rsidP="009465C3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7601ADE5" w14:textId="48DFF437" w:rsidR="009465C3" w:rsidRDefault="00FE4CD3" w:rsidP="009465C3">
            <w:pPr>
              <w:pStyle w:val="BodyText"/>
              <w:spacing w:before="0"/>
              <w:ind w:left="0"/>
              <w:jc w:val="both"/>
            </w:pPr>
            <w:r>
              <w:t>D</w:t>
            </w:r>
            <w:r w:rsidR="009465C3">
              <w:t>ocs</w:t>
            </w:r>
          </w:p>
        </w:tc>
        <w:tc>
          <w:tcPr>
            <w:tcW w:w="4377" w:type="dxa"/>
          </w:tcPr>
          <w:p w14:paraId="397921A1" w14:textId="75CAEEB2" w:rsidR="009465C3" w:rsidRDefault="009465C3" w:rsidP="009465C3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  <w:tr w:rsidR="007E7CF7" w14:paraId="6C3A1A68" w14:textId="77777777" w:rsidTr="00FE3099">
        <w:trPr>
          <w:trHeight w:val="95"/>
        </w:trPr>
        <w:tc>
          <w:tcPr>
            <w:tcW w:w="1943" w:type="dxa"/>
            <w:vMerge w:val="restart"/>
          </w:tcPr>
          <w:p w14:paraId="5A86B3C8" w14:textId="77777777" w:rsidR="007E7CF7" w:rsidRDefault="007E7CF7" w:rsidP="009465C3">
            <w:pPr>
              <w:pStyle w:val="BodyText"/>
              <w:spacing w:before="0"/>
              <w:ind w:left="0"/>
              <w:jc w:val="both"/>
            </w:pPr>
            <w:r w:rsidRPr="00F93496">
              <w:t>dotnet-core</w:t>
            </w:r>
          </w:p>
        </w:tc>
        <w:tc>
          <w:tcPr>
            <w:tcW w:w="2230" w:type="dxa"/>
          </w:tcPr>
          <w:p w14:paraId="7CABEF99" w14:textId="221A70F9" w:rsidR="007E7CF7" w:rsidRDefault="00FE4CD3" w:rsidP="009465C3">
            <w:pPr>
              <w:pStyle w:val="BodyText"/>
              <w:spacing w:before="0"/>
              <w:ind w:left="0"/>
              <w:jc w:val="both"/>
            </w:pPr>
            <w:r>
              <w:t>L</w:t>
            </w:r>
            <w:r w:rsidR="007E7CF7">
              <w:t>ib</w:t>
            </w:r>
          </w:p>
        </w:tc>
        <w:tc>
          <w:tcPr>
            <w:tcW w:w="4377" w:type="dxa"/>
          </w:tcPr>
          <w:p w14:paraId="6B13A8A8" w14:textId="77777777" w:rsidR="007E7CF7" w:rsidRDefault="007E7CF7" w:rsidP="009465C3">
            <w:pPr>
              <w:pStyle w:val="BodyText"/>
              <w:spacing w:before="0"/>
              <w:ind w:left="0"/>
              <w:jc w:val="both"/>
            </w:pPr>
            <w:r>
              <w:t>Class library</w:t>
            </w:r>
          </w:p>
        </w:tc>
      </w:tr>
      <w:tr w:rsidR="007E7CF7" w14:paraId="796A74AC" w14:textId="77777777" w:rsidTr="00FE3099">
        <w:trPr>
          <w:trHeight w:val="95"/>
        </w:trPr>
        <w:tc>
          <w:tcPr>
            <w:tcW w:w="1943" w:type="dxa"/>
            <w:vMerge/>
          </w:tcPr>
          <w:p w14:paraId="0C13FED9" w14:textId="77777777" w:rsidR="007E7CF7" w:rsidRPr="00F93496" w:rsidRDefault="007E7CF7" w:rsidP="009465C3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76247012" w14:textId="53B0547B" w:rsidR="007E7CF7" w:rsidRDefault="007E7CF7" w:rsidP="009465C3">
            <w:pPr>
              <w:pStyle w:val="BodyText"/>
              <w:spacing w:before="0"/>
              <w:ind w:left="0"/>
              <w:jc w:val="both"/>
            </w:pPr>
            <w:proofErr w:type="spellStart"/>
            <w:r>
              <w:t>sampleapp</w:t>
            </w:r>
            <w:proofErr w:type="spellEnd"/>
          </w:p>
        </w:tc>
        <w:tc>
          <w:tcPr>
            <w:tcW w:w="4377" w:type="dxa"/>
          </w:tcPr>
          <w:p w14:paraId="6EEC46F1" w14:textId="77777777" w:rsidR="007E7CF7" w:rsidRDefault="007E7CF7" w:rsidP="009465C3">
            <w:pPr>
              <w:pStyle w:val="BodyText"/>
              <w:spacing w:before="0"/>
              <w:ind w:left="0"/>
              <w:jc w:val="both"/>
            </w:pPr>
            <w:r>
              <w:t>Contains pre-built binary and source code of sample app</w:t>
            </w:r>
          </w:p>
        </w:tc>
      </w:tr>
      <w:tr w:rsidR="007E7CF7" w14:paraId="5D3C3596" w14:textId="77777777" w:rsidTr="00FE3099">
        <w:trPr>
          <w:trHeight w:val="95"/>
        </w:trPr>
        <w:tc>
          <w:tcPr>
            <w:tcW w:w="1943" w:type="dxa"/>
            <w:vMerge/>
          </w:tcPr>
          <w:p w14:paraId="12E4EE81" w14:textId="77777777" w:rsidR="007E7CF7" w:rsidRPr="00F93496" w:rsidRDefault="007E7CF7" w:rsidP="009465C3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739E82E8" w14:textId="523D4038" w:rsidR="007E7CF7" w:rsidRDefault="00FE4CD3" w:rsidP="009465C3">
            <w:pPr>
              <w:pStyle w:val="BodyText"/>
              <w:spacing w:before="0"/>
              <w:ind w:left="0"/>
              <w:jc w:val="both"/>
            </w:pPr>
            <w:r>
              <w:t>D</w:t>
            </w:r>
            <w:r w:rsidR="007E7CF7">
              <w:t>ocs</w:t>
            </w:r>
          </w:p>
        </w:tc>
        <w:tc>
          <w:tcPr>
            <w:tcW w:w="4377" w:type="dxa"/>
          </w:tcPr>
          <w:p w14:paraId="2310F964" w14:textId="7264055E" w:rsidR="007E7CF7" w:rsidRDefault="007E7CF7" w:rsidP="009465C3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  <w:tr w:rsidR="009465C3" w14:paraId="073AAAB6" w14:textId="77777777" w:rsidTr="00FE3099">
        <w:trPr>
          <w:trHeight w:val="114"/>
        </w:trPr>
        <w:tc>
          <w:tcPr>
            <w:tcW w:w="1943" w:type="dxa"/>
            <w:vMerge w:val="restart"/>
          </w:tcPr>
          <w:p w14:paraId="040AE4B2" w14:textId="756B25AB" w:rsidR="009465C3" w:rsidRPr="00F93496" w:rsidRDefault="00821021" w:rsidP="009465C3">
            <w:pPr>
              <w:pStyle w:val="BodyText"/>
              <w:spacing w:before="0"/>
              <w:ind w:left="0"/>
              <w:jc w:val="both"/>
            </w:pPr>
            <w:r>
              <w:t>J</w:t>
            </w:r>
            <w:r w:rsidR="009465C3">
              <w:t>ava</w:t>
            </w:r>
          </w:p>
        </w:tc>
        <w:tc>
          <w:tcPr>
            <w:tcW w:w="2230" w:type="dxa"/>
          </w:tcPr>
          <w:p w14:paraId="30F43E08" w14:textId="3B41C261" w:rsidR="009465C3" w:rsidRDefault="00FE4CD3" w:rsidP="009465C3">
            <w:pPr>
              <w:pStyle w:val="BodyText"/>
              <w:spacing w:before="0"/>
              <w:ind w:left="0"/>
              <w:jc w:val="both"/>
            </w:pPr>
            <w:r>
              <w:t>L</w:t>
            </w:r>
            <w:r w:rsidR="009465C3">
              <w:t>ib</w:t>
            </w:r>
          </w:p>
        </w:tc>
        <w:tc>
          <w:tcPr>
            <w:tcW w:w="4377" w:type="dxa"/>
          </w:tcPr>
          <w:p w14:paraId="24FC89AE" w14:textId="77777777" w:rsidR="009465C3" w:rsidRDefault="009465C3" w:rsidP="009465C3">
            <w:pPr>
              <w:pStyle w:val="BodyText"/>
              <w:spacing w:before="0"/>
              <w:ind w:left="0"/>
              <w:jc w:val="both"/>
            </w:pPr>
            <w:r>
              <w:t>Class library</w:t>
            </w:r>
          </w:p>
        </w:tc>
      </w:tr>
      <w:tr w:rsidR="009465C3" w14:paraId="1B735406" w14:textId="77777777" w:rsidTr="00FE3099">
        <w:trPr>
          <w:trHeight w:val="114"/>
        </w:trPr>
        <w:tc>
          <w:tcPr>
            <w:tcW w:w="1943" w:type="dxa"/>
            <w:vMerge/>
          </w:tcPr>
          <w:p w14:paraId="70B3BB11" w14:textId="77777777" w:rsidR="009465C3" w:rsidRDefault="009465C3" w:rsidP="009465C3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3A1C68CC" w14:textId="5E17C505" w:rsidR="009465C3" w:rsidRDefault="00E37FC2" w:rsidP="009465C3">
            <w:pPr>
              <w:pStyle w:val="BodyText"/>
              <w:spacing w:before="0"/>
              <w:ind w:left="0"/>
              <w:jc w:val="both"/>
            </w:pPr>
            <w:proofErr w:type="spellStart"/>
            <w:r>
              <w:t>s</w:t>
            </w:r>
            <w:r w:rsidR="009465C3">
              <w:t>ampleapp</w:t>
            </w:r>
            <w:proofErr w:type="spellEnd"/>
          </w:p>
        </w:tc>
        <w:tc>
          <w:tcPr>
            <w:tcW w:w="4377" w:type="dxa"/>
          </w:tcPr>
          <w:p w14:paraId="6EED2A0E" w14:textId="77777777" w:rsidR="009465C3" w:rsidRDefault="009465C3" w:rsidP="009465C3">
            <w:pPr>
              <w:pStyle w:val="BodyText"/>
              <w:spacing w:before="0"/>
              <w:ind w:left="0"/>
              <w:jc w:val="both"/>
            </w:pPr>
            <w:r>
              <w:t>Contains pre-built binary and source code of sample app</w:t>
            </w:r>
          </w:p>
        </w:tc>
      </w:tr>
      <w:tr w:rsidR="009465C3" w14:paraId="34D0C1FC" w14:textId="77777777" w:rsidTr="00FE3099">
        <w:trPr>
          <w:trHeight w:val="114"/>
        </w:trPr>
        <w:tc>
          <w:tcPr>
            <w:tcW w:w="1943" w:type="dxa"/>
            <w:vMerge/>
          </w:tcPr>
          <w:p w14:paraId="68D42868" w14:textId="77777777" w:rsidR="009465C3" w:rsidRDefault="009465C3" w:rsidP="009465C3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2E1F1F2F" w14:textId="65364BD9" w:rsidR="009465C3" w:rsidRDefault="00FE4CD3" w:rsidP="009465C3">
            <w:pPr>
              <w:pStyle w:val="BodyText"/>
              <w:spacing w:before="0"/>
              <w:ind w:left="0"/>
              <w:jc w:val="both"/>
            </w:pPr>
            <w:r>
              <w:t>D</w:t>
            </w:r>
            <w:r w:rsidR="009465C3">
              <w:t>ocs</w:t>
            </w:r>
          </w:p>
        </w:tc>
        <w:tc>
          <w:tcPr>
            <w:tcW w:w="4377" w:type="dxa"/>
          </w:tcPr>
          <w:p w14:paraId="7AFC1C25" w14:textId="6FB9DF94" w:rsidR="009465C3" w:rsidRDefault="009465C3" w:rsidP="009465C3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  <w:bookmarkEnd w:id="1"/>
    </w:tbl>
    <w:p w14:paraId="13D3CA49" w14:textId="3D7A0048" w:rsidR="0002540C" w:rsidRDefault="0002540C" w:rsidP="002277BB">
      <w:pPr>
        <w:pStyle w:val="BodyText"/>
        <w:spacing w:before="0"/>
        <w:ind w:left="0"/>
        <w:jc w:val="both"/>
        <w:rPr>
          <w:bCs/>
        </w:rPr>
      </w:pPr>
    </w:p>
    <w:p w14:paraId="0C699730" w14:textId="77777777" w:rsidR="0002540C" w:rsidRDefault="0002540C">
      <w:pPr>
        <w:rPr>
          <w:rFonts w:ascii="Arial" w:eastAsia="Times New Roman" w:hAnsi="Arial" w:cs="Times New Roman"/>
          <w:bCs/>
          <w:snapToGrid w:val="0"/>
          <w:sz w:val="20"/>
          <w:szCs w:val="24"/>
        </w:rPr>
      </w:pPr>
      <w:r>
        <w:rPr>
          <w:bCs/>
        </w:rPr>
        <w:br w:type="page"/>
      </w:r>
    </w:p>
    <w:p w14:paraId="14CDFD45" w14:textId="77777777" w:rsidR="006A6DAD" w:rsidRDefault="006A6DAD" w:rsidP="002277BB">
      <w:pPr>
        <w:pStyle w:val="BodyText"/>
        <w:spacing w:before="0"/>
        <w:ind w:left="0"/>
        <w:jc w:val="both"/>
        <w:rPr>
          <w:bCs/>
        </w:rPr>
      </w:pPr>
    </w:p>
    <w:p w14:paraId="4BC155CA" w14:textId="1120EB2E" w:rsidR="00821021" w:rsidRPr="00821021" w:rsidRDefault="00821021" w:rsidP="00821021">
      <w:pPr>
        <w:pStyle w:val="BodyText"/>
        <w:spacing w:before="0"/>
        <w:ind w:left="0"/>
        <w:jc w:val="both"/>
        <w:rPr>
          <w:b/>
        </w:rPr>
      </w:pPr>
      <w:r w:rsidRPr="00821021">
        <w:rPr>
          <w:b/>
        </w:rPr>
        <w:t xml:space="preserve">For </w:t>
      </w:r>
      <w:r>
        <w:rPr>
          <w:b/>
        </w:rPr>
        <w:t>Raspberry Pi 32-bit</w:t>
      </w:r>
    </w:p>
    <w:p w14:paraId="53050EC2" w14:textId="1B52EDA4" w:rsidR="00821021" w:rsidRDefault="00821021" w:rsidP="00821021">
      <w:pPr>
        <w:pStyle w:val="BodyText"/>
        <w:spacing w:before="0"/>
        <w:ind w:left="720"/>
        <w:jc w:val="both"/>
      </w:pPr>
      <w:r>
        <w:rPr>
          <w:bCs/>
        </w:rPr>
        <w:t xml:space="preserve">Extract the </w:t>
      </w:r>
      <w:r w:rsidRPr="00821021">
        <w:t>RFID_SDK_RASPBERRYPI_V1.0.0-0_32BIT.TAR.GZ</w:t>
      </w:r>
      <w:r>
        <w:t xml:space="preserve"> in </w:t>
      </w:r>
      <w:r w:rsidR="00350F06">
        <w:t>target host Raspberry Pi</w:t>
      </w:r>
    </w:p>
    <w:p w14:paraId="0414034B" w14:textId="23184B1E" w:rsidR="00821021" w:rsidRDefault="00821021" w:rsidP="00821021">
      <w:pPr>
        <w:pStyle w:val="BodyText"/>
        <w:spacing w:before="0"/>
        <w:ind w:left="720"/>
        <w:jc w:val="both"/>
        <w:rPr>
          <w:bCs/>
        </w:rPr>
      </w:pPr>
      <w:r>
        <w:rPr>
          <w:bCs/>
        </w:rPr>
        <w:t>Tar.gz file contains the following RFID SDK folder structure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1943"/>
        <w:gridCol w:w="2230"/>
        <w:gridCol w:w="4377"/>
      </w:tblGrid>
      <w:tr w:rsidR="00821021" w14:paraId="6263B99F" w14:textId="77777777" w:rsidTr="00FE3099">
        <w:tc>
          <w:tcPr>
            <w:tcW w:w="1943" w:type="dxa"/>
          </w:tcPr>
          <w:p w14:paraId="0ECF0D6B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Folder</w:t>
            </w:r>
          </w:p>
        </w:tc>
        <w:tc>
          <w:tcPr>
            <w:tcW w:w="2230" w:type="dxa"/>
          </w:tcPr>
          <w:p w14:paraId="38428C0D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Sub Folder</w:t>
            </w:r>
          </w:p>
        </w:tc>
        <w:tc>
          <w:tcPr>
            <w:tcW w:w="4377" w:type="dxa"/>
          </w:tcPr>
          <w:p w14:paraId="6C03A1D1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Notes</w:t>
            </w:r>
          </w:p>
        </w:tc>
      </w:tr>
      <w:tr w:rsidR="00821021" w14:paraId="3A753CBD" w14:textId="77777777" w:rsidTr="00FE3099">
        <w:trPr>
          <w:trHeight w:val="49"/>
        </w:trPr>
        <w:tc>
          <w:tcPr>
            <w:tcW w:w="1943" w:type="dxa"/>
            <w:vMerge w:val="restart"/>
          </w:tcPr>
          <w:p w14:paraId="26D4FBC7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c</w:t>
            </w:r>
          </w:p>
        </w:tc>
        <w:tc>
          <w:tcPr>
            <w:tcW w:w="2230" w:type="dxa"/>
          </w:tcPr>
          <w:p w14:paraId="53CBD42A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I</w:t>
            </w:r>
            <w:r w:rsidRPr="0068209A">
              <w:t>nclude</w:t>
            </w:r>
          </w:p>
        </w:tc>
        <w:tc>
          <w:tcPr>
            <w:tcW w:w="4377" w:type="dxa"/>
          </w:tcPr>
          <w:p w14:paraId="4D97250D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Header files</w:t>
            </w:r>
          </w:p>
        </w:tc>
      </w:tr>
      <w:tr w:rsidR="00821021" w14:paraId="36E74034" w14:textId="77777777" w:rsidTr="00FE3099">
        <w:trPr>
          <w:trHeight w:val="47"/>
        </w:trPr>
        <w:tc>
          <w:tcPr>
            <w:tcW w:w="1943" w:type="dxa"/>
            <w:vMerge/>
          </w:tcPr>
          <w:p w14:paraId="3EA7F068" w14:textId="77777777" w:rsidR="00821021" w:rsidRPr="00F93496" w:rsidRDefault="00821021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4BBEA623" w14:textId="4B0E705A" w:rsidR="00821021" w:rsidRDefault="00821021" w:rsidP="00FE3099">
            <w:pPr>
              <w:pStyle w:val="BodyText"/>
              <w:spacing w:before="0"/>
              <w:ind w:left="0"/>
              <w:jc w:val="both"/>
            </w:pPr>
            <w:r w:rsidRPr="0068209A">
              <w:t>raspbian_buster32</w:t>
            </w:r>
          </w:p>
        </w:tc>
        <w:tc>
          <w:tcPr>
            <w:tcW w:w="4377" w:type="dxa"/>
          </w:tcPr>
          <w:p w14:paraId="6BF87D2E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 xml:space="preserve">Contains </w:t>
            </w:r>
            <w:proofErr w:type="spellStart"/>
            <w:r>
              <w:t>rfid</w:t>
            </w:r>
            <w:proofErr w:type="spellEnd"/>
            <w:r>
              <w:t xml:space="preserve"> lib, </w:t>
            </w:r>
            <w:proofErr w:type="spellStart"/>
            <w:r>
              <w:t>dll</w:t>
            </w:r>
            <w:proofErr w:type="spellEnd"/>
            <w:r>
              <w:t>, pre-built binary and source code of sample app</w:t>
            </w:r>
          </w:p>
        </w:tc>
      </w:tr>
      <w:tr w:rsidR="00821021" w14:paraId="68CA1C35" w14:textId="77777777" w:rsidTr="00FE3099">
        <w:trPr>
          <w:trHeight w:val="47"/>
        </w:trPr>
        <w:tc>
          <w:tcPr>
            <w:tcW w:w="1943" w:type="dxa"/>
            <w:vMerge/>
          </w:tcPr>
          <w:p w14:paraId="6096D358" w14:textId="77777777" w:rsidR="00821021" w:rsidRPr="00F93496" w:rsidRDefault="00821021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1536C99D" w14:textId="77777777" w:rsidR="00821021" w:rsidRPr="0068209A" w:rsidRDefault="00821021" w:rsidP="00FE3099">
            <w:pPr>
              <w:pStyle w:val="BodyText"/>
              <w:spacing w:before="0"/>
              <w:ind w:left="0"/>
              <w:jc w:val="both"/>
            </w:pPr>
            <w:r>
              <w:t>Docs</w:t>
            </w:r>
          </w:p>
        </w:tc>
        <w:tc>
          <w:tcPr>
            <w:tcW w:w="4377" w:type="dxa"/>
          </w:tcPr>
          <w:p w14:paraId="71E13C10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  <w:tr w:rsidR="00821021" w14:paraId="2131EFAA" w14:textId="77777777" w:rsidTr="00FE3099">
        <w:trPr>
          <w:trHeight w:val="95"/>
        </w:trPr>
        <w:tc>
          <w:tcPr>
            <w:tcW w:w="1943" w:type="dxa"/>
            <w:vMerge w:val="restart"/>
          </w:tcPr>
          <w:p w14:paraId="2CA91AC3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d</w:t>
            </w:r>
            <w:r w:rsidRPr="00F93496">
              <w:t>otnet</w:t>
            </w:r>
          </w:p>
        </w:tc>
        <w:tc>
          <w:tcPr>
            <w:tcW w:w="2230" w:type="dxa"/>
          </w:tcPr>
          <w:p w14:paraId="6E7467D4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Lib</w:t>
            </w:r>
          </w:p>
        </w:tc>
        <w:tc>
          <w:tcPr>
            <w:tcW w:w="4377" w:type="dxa"/>
          </w:tcPr>
          <w:p w14:paraId="02C02AAD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Class library</w:t>
            </w:r>
          </w:p>
        </w:tc>
      </w:tr>
      <w:tr w:rsidR="00821021" w14:paraId="62443593" w14:textId="77777777" w:rsidTr="00FE3099">
        <w:trPr>
          <w:trHeight w:val="95"/>
        </w:trPr>
        <w:tc>
          <w:tcPr>
            <w:tcW w:w="1943" w:type="dxa"/>
            <w:vMerge/>
          </w:tcPr>
          <w:p w14:paraId="13C404CF" w14:textId="77777777" w:rsidR="00821021" w:rsidRPr="00F93496" w:rsidRDefault="00821021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61F93E95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proofErr w:type="spellStart"/>
            <w:r>
              <w:t>sampleapp</w:t>
            </w:r>
            <w:proofErr w:type="spellEnd"/>
          </w:p>
        </w:tc>
        <w:tc>
          <w:tcPr>
            <w:tcW w:w="4377" w:type="dxa"/>
          </w:tcPr>
          <w:p w14:paraId="31E2BB9D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Contains pre-built binary and source code of sample app</w:t>
            </w:r>
          </w:p>
        </w:tc>
      </w:tr>
      <w:tr w:rsidR="00821021" w14:paraId="2BBB19CC" w14:textId="77777777" w:rsidTr="00FE3099">
        <w:trPr>
          <w:trHeight w:val="95"/>
        </w:trPr>
        <w:tc>
          <w:tcPr>
            <w:tcW w:w="1943" w:type="dxa"/>
            <w:vMerge/>
          </w:tcPr>
          <w:p w14:paraId="6DC82370" w14:textId="77777777" w:rsidR="00821021" w:rsidRPr="00F93496" w:rsidRDefault="00821021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32047421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Docs</w:t>
            </w:r>
          </w:p>
        </w:tc>
        <w:tc>
          <w:tcPr>
            <w:tcW w:w="4377" w:type="dxa"/>
          </w:tcPr>
          <w:p w14:paraId="6FE7D3F4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  <w:tr w:rsidR="00821021" w14:paraId="734C137A" w14:textId="77777777" w:rsidTr="00FE3099">
        <w:trPr>
          <w:trHeight w:val="95"/>
        </w:trPr>
        <w:tc>
          <w:tcPr>
            <w:tcW w:w="1943" w:type="dxa"/>
            <w:vMerge w:val="restart"/>
          </w:tcPr>
          <w:p w14:paraId="43D97F26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 w:rsidRPr="00F93496">
              <w:t>dotnet-core</w:t>
            </w:r>
          </w:p>
        </w:tc>
        <w:tc>
          <w:tcPr>
            <w:tcW w:w="2230" w:type="dxa"/>
          </w:tcPr>
          <w:p w14:paraId="09EFBF0E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Lib</w:t>
            </w:r>
          </w:p>
        </w:tc>
        <w:tc>
          <w:tcPr>
            <w:tcW w:w="4377" w:type="dxa"/>
          </w:tcPr>
          <w:p w14:paraId="4D81454A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Class library</w:t>
            </w:r>
          </w:p>
        </w:tc>
      </w:tr>
      <w:tr w:rsidR="00821021" w14:paraId="52E0F23A" w14:textId="77777777" w:rsidTr="00FE3099">
        <w:trPr>
          <w:trHeight w:val="95"/>
        </w:trPr>
        <w:tc>
          <w:tcPr>
            <w:tcW w:w="1943" w:type="dxa"/>
            <w:vMerge/>
          </w:tcPr>
          <w:p w14:paraId="4894293A" w14:textId="77777777" w:rsidR="00821021" w:rsidRPr="00F93496" w:rsidRDefault="00821021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76FE8449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proofErr w:type="spellStart"/>
            <w:r>
              <w:t>sampleapp</w:t>
            </w:r>
            <w:proofErr w:type="spellEnd"/>
          </w:p>
        </w:tc>
        <w:tc>
          <w:tcPr>
            <w:tcW w:w="4377" w:type="dxa"/>
          </w:tcPr>
          <w:p w14:paraId="1D25EC24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Contains pre-built binary and source code of sample app</w:t>
            </w:r>
          </w:p>
        </w:tc>
      </w:tr>
      <w:tr w:rsidR="00821021" w14:paraId="28F41EC0" w14:textId="77777777" w:rsidTr="00FE3099">
        <w:trPr>
          <w:trHeight w:val="95"/>
        </w:trPr>
        <w:tc>
          <w:tcPr>
            <w:tcW w:w="1943" w:type="dxa"/>
            <w:vMerge/>
          </w:tcPr>
          <w:p w14:paraId="1AB96A0C" w14:textId="77777777" w:rsidR="00821021" w:rsidRPr="00F93496" w:rsidRDefault="00821021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56261311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Docs</w:t>
            </w:r>
          </w:p>
        </w:tc>
        <w:tc>
          <w:tcPr>
            <w:tcW w:w="4377" w:type="dxa"/>
          </w:tcPr>
          <w:p w14:paraId="0DB662AC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  <w:tr w:rsidR="00821021" w14:paraId="07D9B9AC" w14:textId="77777777" w:rsidTr="00FE3099">
        <w:trPr>
          <w:trHeight w:val="114"/>
        </w:trPr>
        <w:tc>
          <w:tcPr>
            <w:tcW w:w="1943" w:type="dxa"/>
            <w:vMerge w:val="restart"/>
          </w:tcPr>
          <w:p w14:paraId="384C836B" w14:textId="77777777" w:rsidR="00821021" w:rsidRPr="00F93496" w:rsidRDefault="00821021" w:rsidP="00FE3099">
            <w:pPr>
              <w:pStyle w:val="BodyText"/>
              <w:spacing w:before="0"/>
              <w:ind w:left="0"/>
              <w:jc w:val="both"/>
            </w:pPr>
            <w:r>
              <w:t>java</w:t>
            </w:r>
          </w:p>
        </w:tc>
        <w:tc>
          <w:tcPr>
            <w:tcW w:w="2230" w:type="dxa"/>
          </w:tcPr>
          <w:p w14:paraId="6A5A6747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Lib</w:t>
            </w:r>
          </w:p>
        </w:tc>
        <w:tc>
          <w:tcPr>
            <w:tcW w:w="4377" w:type="dxa"/>
          </w:tcPr>
          <w:p w14:paraId="2938EC9B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Class library</w:t>
            </w:r>
          </w:p>
        </w:tc>
      </w:tr>
      <w:tr w:rsidR="00821021" w14:paraId="0F2A2507" w14:textId="77777777" w:rsidTr="00FE3099">
        <w:trPr>
          <w:trHeight w:val="114"/>
        </w:trPr>
        <w:tc>
          <w:tcPr>
            <w:tcW w:w="1943" w:type="dxa"/>
            <w:vMerge/>
          </w:tcPr>
          <w:p w14:paraId="46B4BA46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1E5AF183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proofErr w:type="spellStart"/>
            <w:r>
              <w:t>sampleapp</w:t>
            </w:r>
            <w:proofErr w:type="spellEnd"/>
          </w:p>
        </w:tc>
        <w:tc>
          <w:tcPr>
            <w:tcW w:w="4377" w:type="dxa"/>
          </w:tcPr>
          <w:p w14:paraId="21EFFF84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Contains pre-built binary and source code of sample app</w:t>
            </w:r>
          </w:p>
        </w:tc>
      </w:tr>
      <w:tr w:rsidR="00821021" w14:paraId="0FFF70FA" w14:textId="77777777" w:rsidTr="00FE3099">
        <w:trPr>
          <w:trHeight w:val="114"/>
        </w:trPr>
        <w:tc>
          <w:tcPr>
            <w:tcW w:w="1943" w:type="dxa"/>
            <w:vMerge/>
          </w:tcPr>
          <w:p w14:paraId="5EDB2840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</w:p>
        </w:tc>
        <w:tc>
          <w:tcPr>
            <w:tcW w:w="2230" w:type="dxa"/>
          </w:tcPr>
          <w:p w14:paraId="18A40D9F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Docs</w:t>
            </w:r>
          </w:p>
        </w:tc>
        <w:tc>
          <w:tcPr>
            <w:tcW w:w="4377" w:type="dxa"/>
          </w:tcPr>
          <w:p w14:paraId="68AB5597" w14:textId="77777777" w:rsidR="00821021" w:rsidRDefault="00821021" w:rsidP="00FE3099">
            <w:pPr>
              <w:pStyle w:val="BodyText"/>
              <w:spacing w:before="0"/>
              <w:ind w:left="0"/>
              <w:jc w:val="both"/>
            </w:pPr>
            <w:r>
              <w:t>API HTML documentation includes reference &amp; programmers guide</w:t>
            </w:r>
          </w:p>
        </w:tc>
      </w:tr>
    </w:tbl>
    <w:p w14:paraId="24E5334B" w14:textId="77777777" w:rsidR="00CA55F9" w:rsidRPr="0019418F" w:rsidRDefault="00CA55F9" w:rsidP="002277BB">
      <w:pPr>
        <w:pStyle w:val="BodyText"/>
        <w:spacing w:before="0"/>
        <w:ind w:left="0"/>
        <w:jc w:val="both"/>
        <w:rPr>
          <w:bCs/>
        </w:rPr>
      </w:pPr>
    </w:p>
    <w:p w14:paraId="78A4064D" w14:textId="06D17947" w:rsidR="006774BF" w:rsidRPr="002F1810" w:rsidRDefault="006774BF" w:rsidP="006774BF">
      <w:pPr>
        <w:spacing w:line="260" w:lineRule="exact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HARDWARE REQUIREMENTS</w:t>
      </w:r>
    </w:p>
    <w:p w14:paraId="4792B8ED" w14:textId="77777777" w:rsidR="006774BF" w:rsidRDefault="006774BF" w:rsidP="006774BF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RE40 RFID Module [</w:t>
      </w:r>
      <w:r>
        <w:t>RE40-MR01000-WW (865-928 MHz bands for world-wide support)]</w:t>
      </w:r>
    </w:p>
    <w:p w14:paraId="735663FB" w14:textId="10CD3AC3" w:rsidR="006774BF" w:rsidRPr="00AE0974" w:rsidRDefault="006774BF" w:rsidP="003C28F0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 w:rsidRPr="00AE0974">
        <w:rPr>
          <w:rFonts w:ascii="Arial" w:hAnsi="Arial" w:cs="Arial"/>
          <w:sz w:val="20"/>
          <w:szCs w:val="20"/>
        </w:rPr>
        <w:t xml:space="preserve">DKRE </w:t>
      </w:r>
      <w:r w:rsidR="00AE0974" w:rsidRPr="00AE0974">
        <w:rPr>
          <w:rFonts w:ascii="Arial" w:hAnsi="Arial" w:cs="Arial"/>
          <w:sz w:val="20"/>
          <w:szCs w:val="20"/>
        </w:rPr>
        <w:t xml:space="preserve">/ </w:t>
      </w:r>
      <w:r w:rsidRPr="00AE0974">
        <w:rPr>
          <w:rFonts w:ascii="Arial" w:hAnsi="Arial" w:cs="Arial"/>
          <w:sz w:val="20"/>
          <w:szCs w:val="20"/>
        </w:rPr>
        <w:t>Career board</w:t>
      </w:r>
    </w:p>
    <w:p w14:paraId="54468865" w14:textId="77777777" w:rsidR="006774BF" w:rsidRPr="009A2B60" w:rsidRDefault="006774BF" w:rsidP="006774BF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>
        <w:t>AN Series Antenna</w:t>
      </w:r>
    </w:p>
    <w:p w14:paraId="30EB8068" w14:textId="5F35A22E" w:rsidR="006774BF" w:rsidRPr="002A662F" w:rsidRDefault="006774BF" w:rsidP="006774BF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>
        <w:t xml:space="preserve">Power Supply </w:t>
      </w:r>
      <w:r w:rsidRPr="00645F2B">
        <w:t>2.7V to 5.5V</w:t>
      </w:r>
    </w:p>
    <w:p w14:paraId="279BA464" w14:textId="78A49041" w:rsidR="002A662F" w:rsidRPr="006642E1" w:rsidRDefault="002A662F" w:rsidP="006774BF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>
        <w:t>Two Micros USB cables</w:t>
      </w:r>
    </w:p>
    <w:p w14:paraId="55A9D6F8" w14:textId="77777777" w:rsidR="006774BF" w:rsidRPr="009A2B60" w:rsidRDefault="006774BF" w:rsidP="006774BF">
      <w:pPr>
        <w:pStyle w:val="ListParagraph"/>
        <w:numPr>
          <w:ilvl w:val="0"/>
          <w:numId w:val="2"/>
        </w:numPr>
        <w:spacing w:line="260" w:lineRule="exact"/>
        <w:rPr>
          <w:rFonts w:ascii="Arial" w:hAnsi="Arial" w:cs="Arial"/>
          <w:sz w:val="20"/>
          <w:szCs w:val="20"/>
        </w:rPr>
      </w:pPr>
      <w:r>
        <w:t>C1G2 compliance RFID Tags</w:t>
      </w:r>
    </w:p>
    <w:p w14:paraId="1326A28C" w14:textId="77777777" w:rsidR="000101A2" w:rsidRDefault="000101A2" w:rsidP="006774BF">
      <w:pPr>
        <w:spacing w:before="300" w:line="280" w:lineRule="exact"/>
        <w:rPr>
          <w:rFonts w:ascii="Arial" w:hAnsi="Arial" w:cs="Arial"/>
          <w:b/>
          <w:sz w:val="22"/>
          <w:szCs w:val="28"/>
        </w:rPr>
      </w:pPr>
    </w:p>
    <w:p w14:paraId="6FA8C2FB" w14:textId="6129942E" w:rsidR="006774BF" w:rsidRDefault="006774BF" w:rsidP="006774BF">
      <w:pPr>
        <w:spacing w:before="300" w:line="280" w:lineRule="exact"/>
        <w:rPr>
          <w:rFonts w:ascii="Arial" w:hAnsi="Arial" w:cs="Arial"/>
          <w:b/>
          <w:sz w:val="22"/>
          <w:szCs w:val="28"/>
        </w:rPr>
      </w:pPr>
      <w:r w:rsidRPr="006467F0">
        <w:rPr>
          <w:rFonts w:ascii="Arial" w:hAnsi="Arial" w:cs="Arial"/>
          <w:b/>
          <w:sz w:val="22"/>
          <w:szCs w:val="28"/>
        </w:rPr>
        <w:t xml:space="preserve">ENHANCEMENTS / CHANGES in </w:t>
      </w:r>
      <w:r w:rsidR="0090715F">
        <w:rPr>
          <w:rFonts w:ascii="Arial" w:hAnsi="Arial" w:cs="Arial"/>
          <w:b/>
          <w:sz w:val="22"/>
          <w:szCs w:val="28"/>
        </w:rPr>
        <w:t>RE40 RFID SDK for Windows 1.0.0.</w:t>
      </w:r>
      <w:r w:rsidR="004429A6">
        <w:rPr>
          <w:rFonts w:ascii="Arial" w:hAnsi="Arial" w:cs="Arial"/>
          <w:b/>
          <w:sz w:val="22"/>
          <w:szCs w:val="28"/>
        </w:rPr>
        <w:t>0</w:t>
      </w:r>
      <w:r w:rsidR="00AE0974">
        <w:rPr>
          <w:rFonts w:ascii="Arial" w:hAnsi="Arial" w:cs="Arial"/>
          <w:b/>
          <w:sz w:val="22"/>
          <w:szCs w:val="28"/>
        </w:rPr>
        <w:t xml:space="preserve"> Release</w:t>
      </w:r>
    </w:p>
    <w:p w14:paraId="384CFDB0" w14:textId="5C554603" w:rsidR="00C2122B" w:rsidRPr="00CB032A" w:rsidRDefault="006774BF" w:rsidP="006774BF">
      <w:pPr>
        <w:spacing w:before="300" w:line="280" w:lineRule="exact"/>
        <w:rPr>
          <w:rFonts w:ascii="Arial" w:hAnsi="Arial" w:cs="Arial"/>
        </w:rPr>
      </w:pPr>
      <w:r w:rsidRPr="00CB032A">
        <w:rPr>
          <w:rFonts w:ascii="Arial" w:hAnsi="Arial" w:cs="Arial"/>
        </w:rPr>
        <w:t>Features</w:t>
      </w:r>
    </w:p>
    <w:p w14:paraId="2B579F35" w14:textId="50C76AF0" w:rsidR="00D446F5" w:rsidRDefault="00D446F5" w:rsidP="00AE0974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API interface is similar like existing RFID3. </w:t>
      </w:r>
    </w:p>
    <w:p w14:paraId="0D5E5175" w14:textId="4013355B" w:rsidR="00E83332" w:rsidRPr="00D446F5" w:rsidRDefault="00E83332" w:rsidP="00AE0974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New API added to discover the COM port where RE40 RFID modules connected</w:t>
      </w:r>
    </w:p>
    <w:p w14:paraId="2897A05E" w14:textId="3B9EE1FE" w:rsidR="00AE0974" w:rsidRPr="00AE0974" w:rsidRDefault="00E83332" w:rsidP="00AE0974">
      <w:pPr>
        <w:numPr>
          <w:ilvl w:val="0"/>
          <w:numId w:val="11"/>
        </w:numPr>
        <w:rPr>
          <w:rFonts w:ascii="Arial" w:hAnsi="Arial" w:cs="Arial"/>
        </w:rPr>
      </w:pPr>
      <w:r w:rsidRPr="00E83332">
        <w:rPr>
          <w:rFonts w:ascii="Arial" w:hAnsi="Arial" w:cs="Arial"/>
        </w:rPr>
        <w:t xml:space="preserve">Supports </w:t>
      </w:r>
      <w:r w:rsidR="00AE0974" w:rsidRPr="00E83332">
        <w:rPr>
          <w:rFonts w:ascii="Arial" w:hAnsi="Arial" w:cs="Arial"/>
        </w:rPr>
        <w:t>Host Communication Interface</w:t>
      </w:r>
      <w:r w:rsidR="00AE0974" w:rsidRPr="00AE0974">
        <w:rPr>
          <w:rFonts w:ascii="Arial" w:hAnsi="Arial" w:cs="Arial"/>
          <w:b/>
          <w:bCs/>
        </w:rPr>
        <w:t xml:space="preserve"> </w:t>
      </w:r>
      <w:r w:rsidR="00AE0974" w:rsidRPr="00AE0974">
        <w:rPr>
          <w:rFonts w:ascii="Arial" w:hAnsi="Arial" w:cs="Arial"/>
        </w:rPr>
        <w:t xml:space="preserve">UART / USB 2.0 (Full Speed) CDC serial communication </w:t>
      </w:r>
    </w:p>
    <w:p w14:paraId="5BF00CEA" w14:textId="68AD3C39" w:rsidR="00AE0974" w:rsidRPr="00E83332" w:rsidRDefault="00E83332" w:rsidP="00AE0974">
      <w:pPr>
        <w:numPr>
          <w:ilvl w:val="0"/>
          <w:numId w:val="11"/>
        </w:numPr>
        <w:rPr>
          <w:rFonts w:ascii="Arial" w:hAnsi="Arial" w:cs="Arial"/>
        </w:rPr>
      </w:pPr>
      <w:r w:rsidRPr="00E83332">
        <w:rPr>
          <w:rFonts w:ascii="Arial" w:hAnsi="Arial" w:cs="Arial"/>
        </w:rPr>
        <w:t xml:space="preserve">Supports </w:t>
      </w:r>
      <w:r w:rsidR="00AE0974" w:rsidRPr="00E83332">
        <w:rPr>
          <w:rFonts w:ascii="Arial" w:hAnsi="Arial" w:cs="Arial"/>
        </w:rPr>
        <w:t>Regulatory FCC, ETSI, Japan</w:t>
      </w:r>
    </w:p>
    <w:p w14:paraId="232C53E3" w14:textId="663F8454" w:rsidR="00AE0974" w:rsidRPr="00AE0974" w:rsidRDefault="00E83332" w:rsidP="00AE0974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following </w:t>
      </w:r>
      <w:r w:rsidR="00AE0974" w:rsidRPr="00E83332">
        <w:rPr>
          <w:rFonts w:ascii="Arial" w:hAnsi="Arial" w:cs="Arial"/>
        </w:rPr>
        <w:t>RF Mode</w:t>
      </w:r>
      <w:r>
        <w:rPr>
          <w:rFonts w:ascii="Arial" w:hAnsi="Arial" w:cs="Arial"/>
        </w:rPr>
        <w:t>s are</w:t>
      </w:r>
      <w:r w:rsidR="00AE0974" w:rsidRPr="00E833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="00AE0974" w:rsidRPr="00E83332">
        <w:rPr>
          <w:rFonts w:ascii="Arial" w:hAnsi="Arial" w:cs="Arial"/>
        </w:rPr>
        <w:t>upport</w:t>
      </w:r>
      <w:r>
        <w:rPr>
          <w:rFonts w:ascii="Arial" w:hAnsi="Arial" w:cs="Arial"/>
        </w:rPr>
        <w:t>ed</w:t>
      </w:r>
      <w:r w:rsidR="00AE0974" w:rsidRPr="00AE0974">
        <w:rPr>
          <w:rFonts w:ascii="Arial" w:hAnsi="Arial" w:cs="Arial"/>
          <w:b/>
          <w:bCs/>
        </w:rPr>
        <w:t xml:space="preserve"> (Link Profiles)</w:t>
      </w:r>
    </w:p>
    <w:p w14:paraId="769AEE00" w14:textId="77777777" w:rsidR="00AE0974" w:rsidRPr="00AE0974" w:rsidRDefault="00AE0974" w:rsidP="00AE0974">
      <w:pPr>
        <w:numPr>
          <w:ilvl w:val="1"/>
          <w:numId w:val="11"/>
        </w:numPr>
        <w:rPr>
          <w:rFonts w:ascii="Arial" w:hAnsi="Arial" w:cs="Arial"/>
        </w:rPr>
      </w:pPr>
      <w:r w:rsidRPr="00AE0974">
        <w:rPr>
          <w:rFonts w:ascii="Arial" w:hAnsi="Arial" w:cs="Arial"/>
        </w:rPr>
        <w:t>202: M=4/240, PIE=2, Tari=25us </w:t>
      </w:r>
    </w:p>
    <w:p w14:paraId="30A95B3B" w14:textId="0B8C4F1F" w:rsidR="00AE0974" w:rsidRPr="00AE0974" w:rsidRDefault="00AE0974" w:rsidP="00AE0974">
      <w:pPr>
        <w:numPr>
          <w:ilvl w:val="1"/>
          <w:numId w:val="11"/>
        </w:numPr>
        <w:rPr>
          <w:rFonts w:ascii="Arial" w:hAnsi="Arial" w:cs="Arial"/>
        </w:rPr>
      </w:pPr>
      <w:r w:rsidRPr="00AE0974">
        <w:rPr>
          <w:rFonts w:ascii="Arial" w:hAnsi="Arial" w:cs="Arial"/>
          <w:b/>
          <w:bCs/>
        </w:rPr>
        <w:t>808: M=2/320, PIE=2, Tari=18.8</w:t>
      </w:r>
      <w:r w:rsidR="007D50B2" w:rsidRPr="00AE0974">
        <w:rPr>
          <w:rFonts w:ascii="Arial" w:hAnsi="Arial" w:cs="Arial"/>
          <w:b/>
          <w:bCs/>
        </w:rPr>
        <w:t>us (</w:t>
      </w:r>
      <w:r w:rsidR="00AF4AA0">
        <w:rPr>
          <w:rFonts w:ascii="Arial" w:hAnsi="Arial" w:cs="Arial"/>
          <w:b/>
          <w:bCs/>
        </w:rPr>
        <w:t>default)</w:t>
      </w:r>
    </w:p>
    <w:p w14:paraId="6C1DA931" w14:textId="77777777" w:rsidR="00AE0974" w:rsidRPr="00AE0974" w:rsidRDefault="00AE0974" w:rsidP="00AE0974">
      <w:pPr>
        <w:numPr>
          <w:ilvl w:val="1"/>
          <w:numId w:val="11"/>
        </w:numPr>
        <w:rPr>
          <w:rFonts w:ascii="Arial" w:hAnsi="Arial" w:cs="Arial"/>
        </w:rPr>
      </w:pPr>
      <w:r w:rsidRPr="00AE0974">
        <w:rPr>
          <w:rFonts w:ascii="Arial" w:hAnsi="Arial" w:cs="Arial"/>
        </w:rPr>
        <w:t>908: M=4/320, PIE=2, Tari=18.8us </w:t>
      </w:r>
    </w:p>
    <w:p w14:paraId="48F0B6EF" w14:textId="7008E623" w:rsidR="00AE0974" w:rsidRPr="00AE0974" w:rsidRDefault="00E83332" w:rsidP="00AE0974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API can </w:t>
      </w:r>
      <w:r w:rsidR="00AF4AA0">
        <w:rPr>
          <w:rFonts w:ascii="Arial" w:hAnsi="Arial" w:cs="Arial"/>
        </w:rPr>
        <w:t>manager</w:t>
      </w:r>
      <w:r>
        <w:rPr>
          <w:rFonts w:ascii="Arial" w:hAnsi="Arial" w:cs="Arial"/>
        </w:rPr>
        <w:t xml:space="preserve"> </w:t>
      </w:r>
      <w:r w:rsidR="00AE0974" w:rsidRPr="00AF4AA0">
        <w:rPr>
          <w:rFonts w:ascii="Arial" w:hAnsi="Arial" w:cs="Arial"/>
        </w:rPr>
        <w:t>GPIO Interface</w:t>
      </w:r>
      <w:r w:rsidR="00AE0974" w:rsidRPr="00AE0974">
        <w:rPr>
          <w:rFonts w:ascii="Arial" w:hAnsi="Arial" w:cs="Arial"/>
          <w:b/>
          <w:bCs/>
        </w:rPr>
        <w:t xml:space="preserve"> </w:t>
      </w:r>
      <w:r w:rsidR="00AF4AA0" w:rsidRPr="00AF4AA0">
        <w:rPr>
          <w:rFonts w:ascii="Arial" w:hAnsi="Arial" w:cs="Arial"/>
        </w:rPr>
        <w:t>(</w:t>
      </w:r>
      <w:r w:rsidR="00AE0974" w:rsidRPr="00AE0974">
        <w:rPr>
          <w:rFonts w:ascii="Arial" w:hAnsi="Arial" w:cs="Arial"/>
        </w:rPr>
        <w:t>2 GPI &amp; 2 GPO</w:t>
      </w:r>
      <w:r w:rsidR="00AF4AA0">
        <w:rPr>
          <w:rFonts w:ascii="Arial" w:hAnsi="Arial" w:cs="Arial"/>
        </w:rPr>
        <w:t>)</w:t>
      </w:r>
    </w:p>
    <w:p w14:paraId="7BC427F9" w14:textId="7C0306B8" w:rsidR="00AE0974" w:rsidRPr="00AF4AA0" w:rsidRDefault="00AF4AA0" w:rsidP="00AE0974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Supports </w:t>
      </w:r>
      <w:r w:rsidR="00AE0974" w:rsidRPr="00AF4AA0">
        <w:rPr>
          <w:rFonts w:ascii="Arial" w:hAnsi="Arial" w:cs="Arial"/>
        </w:rPr>
        <w:t xml:space="preserve">Custom Tags </w:t>
      </w:r>
    </w:p>
    <w:p w14:paraId="2F3E7F1B" w14:textId="77777777" w:rsidR="00AE0974" w:rsidRPr="00AE0974" w:rsidRDefault="00AE0974" w:rsidP="00AE0974">
      <w:pPr>
        <w:numPr>
          <w:ilvl w:val="1"/>
          <w:numId w:val="11"/>
        </w:numPr>
        <w:rPr>
          <w:rFonts w:ascii="Arial" w:hAnsi="Arial" w:cs="Arial"/>
        </w:rPr>
      </w:pPr>
      <w:proofErr w:type="spellStart"/>
      <w:r w:rsidRPr="00AE0974">
        <w:rPr>
          <w:rFonts w:ascii="Arial" w:hAnsi="Arial" w:cs="Arial"/>
        </w:rPr>
        <w:t>Impinj</w:t>
      </w:r>
      <w:proofErr w:type="spellEnd"/>
      <w:r w:rsidRPr="00AE0974">
        <w:rPr>
          <w:rFonts w:ascii="Arial" w:hAnsi="Arial" w:cs="Arial"/>
        </w:rPr>
        <w:t xml:space="preserve"> Monza 6, 5, 4 – Tag Focus, Fast ID, QT Read/Write</w:t>
      </w:r>
    </w:p>
    <w:p w14:paraId="0B9F0E32" w14:textId="77777777" w:rsidR="00AE0974" w:rsidRPr="00AE0974" w:rsidRDefault="00AE0974" w:rsidP="00AE0974">
      <w:pPr>
        <w:numPr>
          <w:ilvl w:val="1"/>
          <w:numId w:val="11"/>
        </w:numPr>
        <w:rPr>
          <w:rFonts w:ascii="Arial" w:hAnsi="Arial" w:cs="Arial"/>
        </w:rPr>
      </w:pPr>
      <w:r w:rsidRPr="00AE0974">
        <w:rPr>
          <w:rFonts w:ascii="Arial" w:hAnsi="Arial" w:cs="Arial"/>
        </w:rPr>
        <w:t>NXP UCODE 7, 8 – Tag Power Indication, PSF, Brand ID</w:t>
      </w:r>
    </w:p>
    <w:p w14:paraId="426A56B5" w14:textId="34D4E7BC" w:rsidR="00AE0974" w:rsidRDefault="00AE0974" w:rsidP="0000016A">
      <w:pPr>
        <w:ind w:left="1440"/>
        <w:rPr>
          <w:rFonts w:ascii="Arial" w:hAnsi="Arial" w:cs="Arial"/>
        </w:rPr>
      </w:pPr>
    </w:p>
    <w:p w14:paraId="5F064D65" w14:textId="2F851E41" w:rsidR="00CB032A" w:rsidRPr="00CB032A" w:rsidRDefault="00CB032A" w:rsidP="00CB032A">
      <w:pPr>
        <w:spacing w:before="300" w:line="280" w:lineRule="exact"/>
        <w:rPr>
          <w:rFonts w:ascii="Arial" w:hAnsi="Arial" w:cs="Arial"/>
          <w:b/>
          <w:sz w:val="22"/>
          <w:szCs w:val="28"/>
        </w:rPr>
      </w:pPr>
      <w:r w:rsidRPr="00CB032A">
        <w:rPr>
          <w:rFonts w:ascii="Arial" w:hAnsi="Arial" w:cs="Arial"/>
          <w:b/>
          <w:sz w:val="22"/>
          <w:szCs w:val="28"/>
        </w:rPr>
        <w:t>ADDITIONAL NOTES</w:t>
      </w:r>
    </w:p>
    <w:p w14:paraId="7E31912E" w14:textId="4DE3B289" w:rsidR="00CB032A" w:rsidRDefault="00CB032A">
      <w:pPr>
        <w:rPr>
          <w:rFonts w:ascii="Arial" w:hAnsi="Arial" w:cs="Arial"/>
        </w:rPr>
      </w:pPr>
      <w:r w:rsidRPr="00CB032A">
        <w:rPr>
          <w:rFonts w:ascii="Arial" w:hAnsi="Arial" w:cs="Arial"/>
        </w:rPr>
        <w:t>Summary of major issues and limitations are listed below</w:t>
      </w:r>
    </w:p>
    <w:p w14:paraId="26EB3724" w14:textId="77777777" w:rsidR="00787441" w:rsidRDefault="00787441" w:rsidP="0078744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Software update via USB CDC is not working in Ubuntu Linux 64 bit &amp; Raspberry Pi Linux 32bit</w:t>
      </w:r>
    </w:p>
    <w:p w14:paraId="28AF2636" w14:textId="77777777" w:rsidR="00787441" w:rsidRPr="00CB032A" w:rsidRDefault="00787441" w:rsidP="0078744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Hardware flow control is disabled</w:t>
      </w:r>
    </w:p>
    <w:p w14:paraId="51AD374A" w14:textId="01AA7752" w:rsidR="00CB032A" w:rsidRDefault="008F38F0" w:rsidP="00CB032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RFID </w:t>
      </w:r>
      <w:r w:rsidR="00CB032A">
        <w:rPr>
          <w:rFonts w:ascii="Arial" w:hAnsi="Arial" w:cs="Arial"/>
        </w:rPr>
        <w:t>API interface is similar like existing Zebra Fixed and Handheld RFID products</w:t>
      </w:r>
    </w:p>
    <w:p w14:paraId="2C9F8DB2" w14:textId="3B5622C1" w:rsidR="00FD29C1" w:rsidRDefault="008F38F0" w:rsidP="007431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446F5">
        <w:rPr>
          <w:rFonts w:ascii="Arial" w:hAnsi="Arial" w:cs="Arial"/>
        </w:rPr>
        <w:t xml:space="preserve">RFID </w:t>
      </w:r>
      <w:r w:rsidR="00CB032A" w:rsidRPr="00D446F5">
        <w:rPr>
          <w:rFonts w:ascii="Arial" w:hAnsi="Arial" w:cs="Arial"/>
        </w:rPr>
        <w:t>API returns ‘Not supported’ if not applicable to RE40 RFID Module</w:t>
      </w:r>
    </w:p>
    <w:sectPr w:rsidR="00FD29C1" w:rsidSect="0000016A">
      <w:headerReference w:type="default" r:id="rId12"/>
      <w:footerReference w:type="default" r:id="rId13"/>
      <w:pgSz w:w="12240" w:h="15840" w:code="1"/>
      <w:pgMar w:top="1080" w:right="1440" w:bottom="216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BF731" w14:textId="77777777" w:rsidR="006745C8" w:rsidRDefault="006745C8" w:rsidP="00454106">
      <w:pPr>
        <w:spacing w:after="0" w:line="240" w:lineRule="auto"/>
      </w:pPr>
      <w:r>
        <w:separator/>
      </w:r>
    </w:p>
  </w:endnote>
  <w:endnote w:type="continuationSeparator" w:id="0">
    <w:p w14:paraId="3D632352" w14:textId="77777777" w:rsidR="006745C8" w:rsidRDefault="006745C8" w:rsidP="0045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b/>
        <w:sz w:val="14"/>
        <w:szCs w:val="14"/>
      </w:rPr>
      <w:id w:val="-8847913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3BBE23" w14:textId="77777777" w:rsidR="003D4861" w:rsidRPr="00EF5C92" w:rsidRDefault="00EF5C92" w:rsidP="00872347">
        <w:pPr>
          <w:pStyle w:val="Footer"/>
          <w:tabs>
            <w:tab w:val="clear" w:pos="4680"/>
            <w:tab w:val="clear" w:pos="9360"/>
            <w:tab w:val="right" w:pos="9900"/>
            <w:tab w:val="right" w:pos="10530"/>
            <w:tab w:val="right" w:pos="10800"/>
          </w:tabs>
          <w:spacing w:before="72"/>
          <w:ind w:left="-720" w:right="-720"/>
          <w:rPr>
            <w:rFonts w:ascii="Arial" w:hAnsi="Arial" w:cs="Arial"/>
            <w:b/>
            <w:noProof/>
            <w:color w:val="7E868C"/>
            <w:sz w:val="14"/>
            <w:szCs w:val="14"/>
          </w:rPr>
        </w:pPr>
        <w:r>
          <w:rPr>
            <w:rFonts w:ascii="Arial" w:hAnsi="Arial" w:cs="Arial"/>
            <w:b/>
            <w:sz w:val="14"/>
            <w:szCs w:val="14"/>
          </w:rPr>
          <w:tab/>
        </w:r>
        <w:r w:rsidRPr="001A2B71">
          <w:rPr>
            <w:rFonts w:ascii="Arial" w:hAnsi="Arial" w:cs="Arial"/>
            <w:b/>
            <w:sz w:val="14"/>
            <w:szCs w:val="14"/>
          </w:rPr>
          <w:t>ZEBRA TECHNOLOGIES</w:t>
        </w:r>
        <w:r>
          <w:rPr>
            <w:rFonts w:ascii="Arial" w:hAnsi="Arial" w:cs="Arial"/>
            <w:b/>
            <w:sz w:val="14"/>
            <w:szCs w:val="14"/>
          </w:rPr>
          <w:tab/>
        </w:r>
        <w:r w:rsidR="00223337" w:rsidRPr="001A2B71">
          <w:rPr>
            <w:rFonts w:ascii="Arial" w:hAnsi="Arial" w:cs="Arial"/>
            <w:b/>
            <w:color w:val="7E868C"/>
            <w:sz w:val="14"/>
            <w:szCs w:val="14"/>
          </w:rPr>
          <w:fldChar w:fldCharType="begin"/>
        </w:r>
        <w:r w:rsidRPr="001A2B71">
          <w:rPr>
            <w:rFonts w:ascii="Arial" w:hAnsi="Arial" w:cs="Arial"/>
            <w:b/>
            <w:color w:val="7E868C"/>
            <w:sz w:val="14"/>
            <w:szCs w:val="14"/>
          </w:rPr>
          <w:instrText xml:space="preserve"> PAGE   \* MERGEFORMAT </w:instrText>
        </w:r>
        <w:r w:rsidR="00223337" w:rsidRPr="001A2B71">
          <w:rPr>
            <w:rFonts w:ascii="Arial" w:hAnsi="Arial" w:cs="Arial"/>
            <w:b/>
            <w:color w:val="7E868C"/>
            <w:sz w:val="14"/>
            <w:szCs w:val="14"/>
          </w:rPr>
          <w:fldChar w:fldCharType="separate"/>
        </w:r>
        <w:r w:rsidR="00157052">
          <w:rPr>
            <w:rFonts w:ascii="Arial" w:hAnsi="Arial" w:cs="Arial"/>
            <w:b/>
            <w:noProof/>
            <w:color w:val="7E868C"/>
            <w:sz w:val="14"/>
            <w:szCs w:val="14"/>
          </w:rPr>
          <w:t>1</w:t>
        </w:r>
        <w:r w:rsidR="00223337" w:rsidRPr="001A2B71">
          <w:rPr>
            <w:rFonts w:ascii="Arial" w:hAnsi="Arial" w:cs="Arial"/>
            <w:b/>
            <w:noProof/>
            <w:color w:val="7E868C"/>
            <w:sz w:val="14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813DF" w14:textId="77777777" w:rsidR="006745C8" w:rsidRDefault="006745C8" w:rsidP="00454106">
      <w:pPr>
        <w:spacing w:after="0" w:line="240" w:lineRule="auto"/>
      </w:pPr>
      <w:r>
        <w:separator/>
      </w:r>
    </w:p>
  </w:footnote>
  <w:footnote w:type="continuationSeparator" w:id="0">
    <w:p w14:paraId="77FE3D16" w14:textId="77777777" w:rsidR="006745C8" w:rsidRDefault="006745C8" w:rsidP="0045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C03AD" w14:textId="77777777" w:rsidR="00872347" w:rsidRPr="00A64EFE" w:rsidRDefault="00872347" w:rsidP="00872347">
    <w:pPr>
      <w:pStyle w:val="Header"/>
      <w:tabs>
        <w:tab w:val="clear" w:pos="4680"/>
        <w:tab w:val="left" w:pos="1440"/>
      </w:tabs>
      <w:ind w:left="-720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0300221" wp14:editId="5CCE85FA">
          <wp:simplePos x="0" y="0"/>
          <wp:positionH relativeFrom="column">
            <wp:posOffset>-438150</wp:posOffset>
          </wp:positionH>
          <wp:positionV relativeFrom="page">
            <wp:posOffset>219075</wp:posOffset>
          </wp:positionV>
          <wp:extent cx="1371600" cy="465455"/>
          <wp:effectExtent l="0" t="0" r="0" b="0"/>
          <wp:wrapSquare wrapText="bothSides"/>
          <wp:docPr id="2" name="Picture 2" descr="C:\Users\equerciagrossa\Box Sync\~Logos-Templates\~New Logo\PNG\Zebra_Logo_K_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querciagrossa\Box Sync\~Logos-Templates\~New Logo\PNG\Zebra_Logo_K_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66302"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1" locked="0" layoutInCell="1" allowOverlap="1" wp14:anchorId="79F6A76D" wp14:editId="0681F81D">
              <wp:simplePos x="0" y="0"/>
              <wp:positionH relativeFrom="column">
                <wp:posOffset>-914400</wp:posOffset>
              </wp:positionH>
              <wp:positionV relativeFrom="paragraph">
                <wp:posOffset>419099</wp:posOffset>
              </wp:positionV>
              <wp:extent cx="8239125" cy="0"/>
              <wp:effectExtent l="0" t="0" r="28575" b="19050"/>
              <wp:wrapThrough wrapText="bothSides">
                <wp:wrapPolygon edited="0">
                  <wp:start x="0" y="-1"/>
                  <wp:lineTo x="0" y="-1"/>
                  <wp:lineTo x="21625" y="-1"/>
                  <wp:lineTo x="21625" y="-1"/>
                  <wp:lineTo x="0" y="-1"/>
                </wp:wrapPolygon>
              </wp:wrapThrough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239125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7E86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611A1C" id="Straight Connector 3" o:spid="_x0000_s1026" style="position:absolute;z-index:-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in,33pt" to="576.7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" strokecolor="#7e868c" strokeweight="2pt">
              <o:lock v:ext="edit" shapetype="f"/>
              <w10:wrap type="through"/>
            </v:line>
          </w:pict>
        </mc:Fallback>
      </mc:AlternateContent>
    </w:r>
  </w:p>
  <w:p w14:paraId="0245D2AD" w14:textId="77777777" w:rsidR="00872347" w:rsidRDefault="00872347" w:rsidP="00872347">
    <w:pPr>
      <w:pStyle w:val="Header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07232"/>
    <w:multiLevelType w:val="hybridMultilevel"/>
    <w:tmpl w:val="C4E8A250"/>
    <w:lvl w:ilvl="0" w:tplc="04090001">
      <w:start w:val="1"/>
      <w:numFmt w:val="bullet"/>
      <w:lvlText w:val=""/>
      <w:lvlJc w:val="left"/>
      <w:pPr>
        <w:ind w:left="184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8C537C"/>
    <w:multiLevelType w:val="hybridMultilevel"/>
    <w:tmpl w:val="69928F84"/>
    <w:lvl w:ilvl="0" w:tplc="9CBEA0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94708"/>
    <w:multiLevelType w:val="hybridMultilevel"/>
    <w:tmpl w:val="847AE3BC"/>
    <w:lvl w:ilvl="0" w:tplc="38EE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245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E618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6B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29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CAB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6E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BE2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A2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D57AEF"/>
    <w:multiLevelType w:val="hybridMultilevel"/>
    <w:tmpl w:val="FABEE23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CE73E3"/>
    <w:multiLevelType w:val="hybridMultilevel"/>
    <w:tmpl w:val="EC5AF5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B7358"/>
    <w:multiLevelType w:val="hybridMultilevel"/>
    <w:tmpl w:val="32C65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B5684"/>
    <w:multiLevelType w:val="hybridMultilevel"/>
    <w:tmpl w:val="ABFED4F0"/>
    <w:lvl w:ilvl="0" w:tplc="04090011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6E2E31"/>
    <w:multiLevelType w:val="hybridMultilevel"/>
    <w:tmpl w:val="85CC7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01738"/>
    <w:multiLevelType w:val="hybridMultilevel"/>
    <w:tmpl w:val="C4C8B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B407C0"/>
    <w:multiLevelType w:val="hybridMultilevel"/>
    <w:tmpl w:val="057A6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cs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05696"/>
    <w:multiLevelType w:val="hybridMultilevel"/>
    <w:tmpl w:val="DBA28A60"/>
    <w:lvl w:ilvl="0" w:tplc="C35C4B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10760E3"/>
    <w:multiLevelType w:val="hybridMultilevel"/>
    <w:tmpl w:val="01162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10"/>
  </w:num>
  <w:num w:numId="11">
    <w:abstractNumId w:val="2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7D9"/>
    <w:rsid w:val="0000016A"/>
    <w:rsid w:val="00005E8A"/>
    <w:rsid w:val="000101A2"/>
    <w:rsid w:val="0001195E"/>
    <w:rsid w:val="000150D3"/>
    <w:rsid w:val="00015DC4"/>
    <w:rsid w:val="00021592"/>
    <w:rsid w:val="00023E0E"/>
    <w:rsid w:val="00024506"/>
    <w:rsid w:val="0002540C"/>
    <w:rsid w:val="00026E02"/>
    <w:rsid w:val="00026E91"/>
    <w:rsid w:val="00030706"/>
    <w:rsid w:val="00034E4E"/>
    <w:rsid w:val="000355E2"/>
    <w:rsid w:val="000363DF"/>
    <w:rsid w:val="00040191"/>
    <w:rsid w:val="00041005"/>
    <w:rsid w:val="00041219"/>
    <w:rsid w:val="000429A4"/>
    <w:rsid w:val="0004308F"/>
    <w:rsid w:val="000446BF"/>
    <w:rsid w:val="00047FE9"/>
    <w:rsid w:val="00050DA1"/>
    <w:rsid w:val="00050E5B"/>
    <w:rsid w:val="00051088"/>
    <w:rsid w:val="00054975"/>
    <w:rsid w:val="00056DAC"/>
    <w:rsid w:val="000630E0"/>
    <w:rsid w:val="00063A55"/>
    <w:rsid w:val="00063AF8"/>
    <w:rsid w:val="000717C0"/>
    <w:rsid w:val="0007594E"/>
    <w:rsid w:val="000838BC"/>
    <w:rsid w:val="00083F23"/>
    <w:rsid w:val="000857D9"/>
    <w:rsid w:val="0008771A"/>
    <w:rsid w:val="00087A60"/>
    <w:rsid w:val="000904B8"/>
    <w:rsid w:val="00090E73"/>
    <w:rsid w:val="00095BEF"/>
    <w:rsid w:val="000A2372"/>
    <w:rsid w:val="000A429A"/>
    <w:rsid w:val="000A5EB0"/>
    <w:rsid w:val="000A7E06"/>
    <w:rsid w:val="000B440D"/>
    <w:rsid w:val="000B7EE1"/>
    <w:rsid w:val="000C0EB6"/>
    <w:rsid w:val="000C22CE"/>
    <w:rsid w:val="000C4C7F"/>
    <w:rsid w:val="000C6F6C"/>
    <w:rsid w:val="000D1B63"/>
    <w:rsid w:val="000D4188"/>
    <w:rsid w:val="000D5013"/>
    <w:rsid w:val="000E0600"/>
    <w:rsid w:val="000E3C70"/>
    <w:rsid w:val="000E5D4C"/>
    <w:rsid w:val="000E66F5"/>
    <w:rsid w:val="000E74BB"/>
    <w:rsid w:val="000E777B"/>
    <w:rsid w:val="000F0902"/>
    <w:rsid w:val="000F2805"/>
    <w:rsid w:val="000F47A4"/>
    <w:rsid w:val="000F53E4"/>
    <w:rsid w:val="0010111B"/>
    <w:rsid w:val="00101ED8"/>
    <w:rsid w:val="00105134"/>
    <w:rsid w:val="00105F01"/>
    <w:rsid w:val="00107D93"/>
    <w:rsid w:val="0011027E"/>
    <w:rsid w:val="0011164D"/>
    <w:rsid w:val="00115548"/>
    <w:rsid w:val="001202FD"/>
    <w:rsid w:val="0012224E"/>
    <w:rsid w:val="00122A6B"/>
    <w:rsid w:val="001250BA"/>
    <w:rsid w:val="00126D92"/>
    <w:rsid w:val="001270D9"/>
    <w:rsid w:val="00131FE4"/>
    <w:rsid w:val="00143082"/>
    <w:rsid w:val="001433A1"/>
    <w:rsid w:val="001441CC"/>
    <w:rsid w:val="00145AD2"/>
    <w:rsid w:val="0014775B"/>
    <w:rsid w:val="00151462"/>
    <w:rsid w:val="00151519"/>
    <w:rsid w:val="00157052"/>
    <w:rsid w:val="001579FE"/>
    <w:rsid w:val="001662BE"/>
    <w:rsid w:val="00166AD5"/>
    <w:rsid w:val="00167FBD"/>
    <w:rsid w:val="00174333"/>
    <w:rsid w:val="00175A4C"/>
    <w:rsid w:val="00175C5E"/>
    <w:rsid w:val="0018022E"/>
    <w:rsid w:val="001809F4"/>
    <w:rsid w:val="00185840"/>
    <w:rsid w:val="001930DD"/>
    <w:rsid w:val="001933E8"/>
    <w:rsid w:val="0019418F"/>
    <w:rsid w:val="001944AE"/>
    <w:rsid w:val="00195525"/>
    <w:rsid w:val="001A0F65"/>
    <w:rsid w:val="001A1901"/>
    <w:rsid w:val="001A2D7B"/>
    <w:rsid w:val="001B0472"/>
    <w:rsid w:val="001B22DF"/>
    <w:rsid w:val="001B63CD"/>
    <w:rsid w:val="001B698A"/>
    <w:rsid w:val="001B73EC"/>
    <w:rsid w:val="001B792F"/>
    <w:rsid w:val="001C1A7B"/>
    <w:rsid w:val="001C27F9"/>
    <w:rsid w:val="001C284C"/>
    <w:rsid w:val="001C4305"/>
    <w:rsid w:val="001C4A35"/>
    <w:rsid w:val="001D092E"/>
    <w:rsid w:val="001D6402"/>
    <w:rsid w:val="001E1B6A"/>
    <w:rsid w:val="001E2232"/>
    <w:rsid w:val="001E2C81"/>
    <w:rsid w:val="001E4E00"/>
    <w:rsid w:val="001F1A3A"/>
    <w:rsid w:val="001F3A9F"/>
    <w:rsid w:val="001F456F"/>
    <w:rsid w:val="00203A99"/>
    <w:rsid w:val="00204C4B"/>
    <w:rsid w:val="00205231"/>
    <w:rsid w:val="002117C7"/>
    <w:rsid w:val="00213F0E"/>
    <w:rsid w:val="002207D5"/>
    <w:rsid w:val="00223337"/>
    <w:rsid w:val="00223FBB"/>
    <w:rsid w:val="00225CF4"/>
    <w:rsid w:val="00227493"/>
    <w:rsid w:val="002277BB"/>
    <w:rsid w:val="00227FFA"/>
    <w:rsid w:val="002320E5"/>
    <w:rsid w:val="00232A4A"/>
    <w:rsid w:val="002335C1"/>
    <w:rsid w:val="0023589F"/>
    <w:rsid w:val="00237AA4"/>
    <w:rsid w:val="00243EAD"/>
    <w:rsid w:val="00244F60"/>
    <w:rsid w:val="00244FD4"/>
    <w:rsid w:val="002465BA"/>
    <w:rsid w:val="002502E2"/>
    <w:rsid w:val="00250390"/>
    <w:rsid w:val="00250B6F"/>
    <w:rsid w:val="00250EA0"/>
    <w:rsid w:val="00252D64"/>
    <w:rsid w:val="002531A5"/>
    <w:rsid w:val="002538BA"/>
    <w:rsid w:val="0026049E"/>
    <w:rsid w:val="00260BE9"/>
    <w:rsid w:val="00267EED"/>
    <w:rsid w:val="002752BE"/>
    <w:rsid w:val="00281BC7"/>
    <w:rsid w:val="00282A3D"/>
    <w:rsid w:val="00283EFC"/>
    <w:rsid w:val="00283FD1"/>
    <w:rsid w:val="00285431"/>
    <w:rsid w:val="00285724"/>
    <w:rsid w:val="002903C9"/>
    <w:rsid w:val="00291103"/>
    <w:rsid w:val="00291268"/>
    <w:rsid w:val="0029155B"/>
    <w:rsid w:val="002941DA"/>
    <w:rsid w:val="002971E9"/>
    <w:rsid w:val="00297928"/>
    <w:rsid w:val="002A662F"/>
    <w:rsid w:val="002A7340"/>
    <w:rsid w:val="002A754E"/>
    <w:rsid w:val="002B1ADB"/>
    <w:rsid w:val="002B256D"/>
    <w:rsid w:val="002B3F1B"/>
    <w:rsid w:val="002B50CC"/>
    <w:rsid w:val="002B566B"/>
    <w:rsid w:val="002B604E"/>
    <w:rsid w:val="002B7285"/>
    <w:rsid w:val="002C1788"/>
    <w:rsid w:val="002C190F"/>
    <w:rsid w:val="002C3DFA"/>
    <w:rsid w:val="002C6177"/>
    <w:rsid w:val="002C7278"/>
    <w:rsid w:val="002C741C"/>
    <w:rsid w:val="002C7BD2"/>
    <w:rsid w:val="002D0599"/>
    <w:rsid w:val="002D1E01"/>
    <w:rsid w:val="002D35BA"/>
    <w:rsid w:val="002D651A"/>
    <w:rsid w:val="002D78DB"/>
    <w:rsid w:val="002E2992"/>
    <w:rsid w:val="002E6F0C"/>
    <w:rsid w:val="002F1810"/>
    <w:rsid w:val="002F269C"/>
    <w:rsid w:val="0030570E"/>
    <w:rsid w:val="00307F92"/>
    <w:rsid w:val="00312F6D"/>
    <w:rsid w:val="0031378A"/>
    <w:rsid w:val="0031579A"/>
    <w:rsid w:val="003168D9"/>
    <w:rsid w:val="00324927"/>
    <w:rsid w:val="003254CB"/>
    <w:rsid w:val="00331134"/>
    <w:rsid w:val="0033132C"/>
    <w:rsid w:val="0033342C"/>
    <w:rsid w:val="003348B8"/>
    <w:rsid w:val="00334A29"/>
    <w:rsid w:val="00337B12"/>
    <w:rsid w:val="003431AD"/>
    <w:rsid w:val="00345851"/>
    <w:rsid w:val="00345BE2"/>
    <w:rsid w:val="00350F06"/>
    <w:rsid w:val="00351C21"/>
    <w:rsid w:val="00352B03"/>
    <w:rsid w:val="00352E71"/>
    <w:rsid w:val="003549D2"/>
    <w:rsid w:val="00354BC6"/>
    <w:rsid w:val="003551F1"/>
    <w:rsid w:val="00357EAA"/>
    <w:rsid w:val="00361CD5"/>
    <w:rsid w:val="003624AA"/>
    <w:rsid w:val="00362B6F"/>
    <w:rsid w:val="00364D99"/>
    <w:rsid w:val="00366302"/>
    <w:rsid w:val="00376864"/>
    <w:rsid w:val="00376D62"/>
    <w:rsid w:val="00380959"/>
    <w:rsid w:val="00380BDB"/>
    <w:rsid w:val="00385FCF"/>
    <w:rsid w:val="0039030E"/>
    <w:rsid w:val="0039121A"/>
    <w:rsid w:val="00392031"/>
    <w:rsid w:val="003A1D8D"/>
    <w:rsid w:val="003A3A63"/>
    <w:rsid w:val="003A3CB2"/>
    <w:rsid w:val="003A6514"/>
    <w:rsid w:val="003B3100"/>
    <w:rsid w:val="003B3891"/>
    <w:rsid w:val="003B5879"/>
    <w:rsid w:val="003C3D25"/>
    <w:rsid w:val="003C450B"/>
    <w:rsid w:val="003C53B5"/>
    <w:rsid w:val="003D0640"/>
    <w:rsid w:val="003D0CC5"/>
    <w:rsid w:val="003D2A0E"/>
    <w:rsid w:val="003D44E7"/>
    <w:rsid w:val="003D4861"/>
    <w:rsid w:val="003D52B9"/>
    <w:rsid w:val="003D62CC"/>
    <w:rsid w:val="003E158D"/>
    <w:rsid w:val="003E16D4"/>
    <w:rsid w:val="003E4864"/>
    <w:rsid w:val="003F0424"/>
    <w:rsid w:val="003F0BB7"/>
    <w:rsid w:val="003F2F9E"/>
    <w:rsid w:val="003F5E7E"/>
    <w:rsid w:val="003F67CB"/>
    <w:rsid w:val="003F74B7"/>
    <w:rsid w:val="003F74DE"/>
    <w:rsid w:val="00402877"/>
    <w:rsid w:val="00406BCD"/>
    <w:rsid w:val="0041019A"/>
    <w:rsid w:val="00411A5D"/>
    <w:rsid w:val="00411DE4"/>
    <w:rsid w:val="00413402"/>
    <w:rsid w:val="004219EF"/>
    <w:rsid w:val="0042422F"/>
    <w:rsid w:val="00430462"/>
    <w:rsid w:val="004429A6"/>
    <w:rsid w:val="00442A13"/>
    <w:rsid w:val="00447A7F"/>
    <w:rsid w:val="0045112A"/>
    <w:rsid w:val="004520AE"/>
    <w:rsid w:val="00454106"/>
    <w:rsid w:val="00454BC5"/>
    <w:rsid w:val="00457092"/>
    <w:rsid w:val="004640BF"/>
    <w:rsid w:val="00467230"/>
    <w:rsid w:val="00481F74"/>
    <w:rsid w:val="0048403D"/>
    <w:rsid w:val="00484A5B"/>
    <w:rsid w:val="00487F13"/>
    <w:rsid w:val="00493DB4"/>
    <w:rsid w:val="004A24BD"/>
    <w:rsid w:val="004A6484"/>
    <w:rsid w:val="004A74D3"/>
    <w:rsid w:val="004A7B0F"/>
    <w:rsid w:val="004B45B8"/>
    <w:rsid w:val="004B5D89"/>
    <w:rsid w:val="004B67F4"/>
    <w:rsid w:val="004C013B"/>
    <w:rsid w:val="004C08D6"/>
    <w:rsid w:val="004C260C"/>
    <w:rsid w:val="004C344A"/>
    <w:rsid w:val="004C6839"/>
    <w:rsid w:val="004C702D"/>
    <w:rsid w:val="004D2661"/>
    <w:rsid w:val="004D6325"/>
    <w:rsid w:val="004D7050"/>
    <w:rsid w:val="004E1E26"/>
    <w:rsid w:val="004E2587"/>
    <w:rsid w:val="004E3253"/>
    <w:rsid w:val="004E3B97"/>
    <w:rsid w:val="004E3E3D"/>
    <w:rsid w:val="004E4291"/>
    <w:rsid w:val="004E5EB6"/>
    <w:rsid w:val="004F3AEF"/>
    <w:rsid w:val="004F3C8E"/>
    <w:rsid w:val="004F47B4"/>
    <w:rsid w:val="004F6D02"/>
    <w:rsid w:val="004F76A1"/>
    <w:rsid w:val="00500C87"/>
    <w:rsid w:val="00502174"/>
    <w:rsid w:val="00502E44"/>
    <w:rsid w:val="00502F4A"/>
    <w:rsid w:val="00504BAB"/>
    <w:rsid w:val="0050721D"/>
    <w:rsid w:val="005105C4"/>
    <w:rsid w:val="00510A73"/>
    <w:rsid w:val="00510E73"/>
    <w:rsid w:val="005131E0"/>
    <w:rsid w:val="0051366B"/>
    <w:rsid w:val="00516265"/>
    <w:rsid w:val="00520C43"/>
    <w:rsid w:val="00521F79"/>
    <w:rsid w:val="00522EA8"/>
    <w:rsid w:val="00527837"/>
    <w:rsid w:val="0053041B"/>
    <w:rsid w:val="00531EFD"/>
    <w:rsid w:val="00532C55"/>
    <w:rsid w:val="0053401D"/>
    <w:rsid w:val="00535557"/>
    <w:rsid w:val="00535D24"/>
    <w:rsid w:val="00535FA1"/>
    <w:rsid w:val="00537A73"/>
    <w:rsid w:val="00542089"/>
    <w:rsid w:val="00556151"/>
    <w:rsid w:val="0056117D"/>
    <w:rsid w:val="0056217C"/>
    <w:rsid w:val="00562D4E"/>
    <w:rsid w:val="00565A6E"/>
    <w:rsid w:val="005663DF"/>
    <w:rsid w:val="0057616D"/>
    <w:rsid w:val="00576C58"/>
    <w:rsid w:val="00583A41"/>
    <w:rsid w:val="00584689"/>
    <w:rsid w:val="005854A5"/>
    <w:rsid w:val="0059167B"/>
    <w:rsid w:val="00592459"/>
    <w:rsid w:val="00594404"/>
    <w:rsid w:val="00597D31"/>
    <w:rsid w:val="00597F00"/>
    <w:rsid w:val="005A16E4"/>
    <w:rsid w:val="005A2ED1"/>
    <w:rsid w:val="005A4666"/>
    <w:rsid w:val="005B3908"/>
    <w:rsid w:val="005B47B4"/>
    <w:rsid w:val="005B4A0B"/>
    <w:rsid w:val="005B6F52"/>
    <w:rsid w:val="005C0859"/>
    <w:rsid w:val="005C34D8"/>
    <w:rsid w:val="005C608B"/>
    <w:rsid w:val="005C6954"/>
    <w:rsid w:val="005D15E7"/>
    <w:rsid w:val="005D5DA1"/>
    <w:rsid w:val="005E0036"/>
    <w:rsid w:val="005E09EF"/>
    <w:rsid w:val="005E16CE"/>
    <w:rsid w:val="005E1AD4"/>
    <w:rsid w:val="005E38A4"/>
    <w:rsid w:val="005F1B9C"/>
    <w:rsid w:val="005F7A5E"/>
    <w:rsid w:val="0060117C"/>
    <w:rsid w:val="00601E4F"/>
    <w:rsid w:val="0060614F"/>
    <w:rsid w:val="006113B4"/>
    <w:rsid w:val="00616F32"/>
    <w:rsid w:val="00617162"/>
    <w:rsid w:val="0062145E"/>
    <w:rsid w:val="006254EF"/>
    <w:rsid w:val="00626B92"/>
    <w:rsid w:val="00627E04"/>
    <w:rsid w:val="00630BCF"/>
    <w:rsid w:val="00634B64"/>
    <w:rsid w:val="0063551B"/>
    <w:rsid w:val="0064183A"/>
    <w:rsid w:val="0064191C"/>
    <w:rsid w:val="00644D97"/>
    <w:rsid w:val="00645F2B"/>
    <w:rsid w:val="006467F0"/>
    <w:rsid w:val="00650545"/>
    <w:rsid w:val="00652392"/>
    <w:rsid w:val="0065288A"/>
    <w:rsid w:val="00653732"/>
    <w:rsid w:val="006540C1"/>
    <w:rsid w:val="0065432B"/>
    <w:rsid w:val="00654DDA"/>
    <w:rsid w:val="006562D1"/>
    <w:rsid w:val="0066356B"/>
    <w:rsid w:val="00664096"/>
    <w:rsid w:val="006642E1"/>
    <w:rsid w:val="0067092B"/>
    <w:rsid w:val="00670B7C"/>
    <w:rsid w:val="006713C2"/>
    <w:rsid w:val="006745C8"/>
    <w:rsid w:val="006751F3"/>
    <w:rsid w:val="006757CF"/>
    <w:rsid w:val="00675B88"/>
    <w:rsid w:val="00675EEA"/>
    <w:rsid w:val="006774BF"/>
    <w:rsid w:val="0067781A"/>
    <w:rsid w:val="00677981"/>
    <w:rsid w:val="006830DC"/>
    <w:rsid w:val="0068479E"/>
    <w:rsid w:val="006A4C5D"/>
    <w:rsid w:val="006A65BF"/>
    <w:rsid w:val="006A6DAD"/>
    <w:rsid w:val="006A72E0"/>
    <w:rsid w:val="006B4A0C"/>
    <w:rsid w:val="006B4BC3"/>
    <w:rsid w:val="006B7216"/>
    <w:rsid w:val="006C0294"/>
    <w:rsid w:val="006C2DB1"/>
    <w:rsid w:val="006C2EDF"/>
    <w:rsid w:val="006C6A8D"/>
    <w:rsid w:val="006C7D20"/>
    <w:rsid w:val="006D3D98"/>
    <w:rsid w:val="006D4A1F"/>
    <w:rsid w:val="006D5982"/>
    <w:rsid w:val="006E158C"/>
    <w:rsid w:val="006F147F"/>
    <w:rsid w:val="006F283A"/>
    <w:rsid w:val="006F2E5E"/>
    <w:rsid w:val="006F3BA3"/>
    <w:rsid w:val="006F67BD"/>
    <w:rsid w:val="00700EAA"/>
    <w:rsid w:val="007107DE"/>
    <w:rsid w:val="0072393D"/>
    <w:rsid w:val="00723AF6"/>
    <w:rsid w:val="0072599E"/>
    <w:rsid w:val="00725DBB"/>
    <w:rsid w:val="00727E6E"/>
    <w:rsid w:val="007321D9"/>
    <w:rsid w:val="00733FBC"/>
    <w:rsid w:val="00737933"/>
    <w:rsid w:val="00740009"/>
    <w:rsid w:val="0074078E"/>
    <w:rsid w:val="00740795"/>
    <w:rsid w:val="00742014"/>
    <w:rsid w:val="00742B94"/>
    <w:rsid w:val="00744850"/>
    <w:rsid w:val="00752EE0"/>
    <w:rsid w:val="00755D3E"/>
    <w:rsid w:val="00756147"/>
    <w:rsid w:val="00761330"/>
    <w:rsid w:val="007675F6"/>
    <w:rsid w:val="007714C5"/>
    <w:rsid w:val="00772A40"/>
    <w:rsid w:val="00773638"/>
    <w:rsid w:val="00780553"/>
    <w:rsid w:val="00780970"/>
    <w:rsid w:val="00784062"/>
    <w:rsid w:val="007861AD"/>
    <w:rsid w:val="00787441"/>
    <w:rsid w:val="00790104"/>
    <w:rsid w:val="0079135F"/>
    <w:rsid w:val="00793FAC"/>
    <w:rsid w:val="00794D11"/>
    <w:rsid w:val="00795A5E"/>
    <w:rsid w:val="00795FF8"/>
    <w:rsid w:val="007976F7"/>
    <w:rsid w:val="007A11C3"/>
    <w:rsid w:val="007A4DDC"/>
    <w:rsid w:val="007A5238"/>
    <w:rsid w:val="007A6D20"/>
    <w:rsid w:val="007A7572"/>
    <w:rsid w:val="007A76AB"/>
    <w:rsid w:val="007B285C"/>
    <w:rsid w:val="007B4BC4"/>
    <w:rsid w:val="007B7519"/>
    <w:rsid w:val="007C4E6D"/>
    <w:rsid w:val="007C6E6F"/>
    <w:rsid w:val="007C7324"/>
    <w:rsid w:val="007D50B2"/>
    <w:rsid w:val="007D5AF3"/>
    <w:rsid w:val="007E0086"/>
    <w:rsid w:val="007E0739"/>
    <w:rsid w:val="007E3E5E"/>
    <w:rsid w:val="007E7806"/>
    <w:rsid w:val="007E7CF7"/>
    <w:rsid w:val="007E7D8E"/>
    <w:rsid w:val="007F405F"/>
    <w:rsid w:val="008017BC"/>
    <w:rsid w:val="00803BA5"/>
    <w:rsid w:val="00803F61"/>
    <w:rsid w:val="008111DF"/>
    <w:rsid w:val="00812CFB"/>
    <w:rsid w:val="008131B0"/>
    <w:rsid w:val="00816E42"/>
    <w:rsid w:val="008209EC"/>
    <w:rsid w:val="00820C53"/>
    <w:rsid w:val="00821021"/>
    <w:rsid w:val="00825139"/>
    <w:rsid w:val="0083208F"/>
    <w:rsid w:val="00836B3B"/>
    <w:rsid w:val="00847160"/>
    <w:rsid w:val="00850192"/>
    <w:rsid w:val="0085180F"/>
    <w:rsid w:val="008604C9"/>
    <w:rsid w:val="00861AFE"/>
    <w:rsid w:val="00863BCC"/>
    <w:rsid w:val="008643D6"/>
    <w:rsid w:val="00870F99"/>
    <w:rsid w:val="00872347"/>
    <w:rsid w:val="00877789"/>
    <w:rsid w:val="00880EA7"/>
    <w:rsid w:val="0088139E"/>
    <w:rsid w:val="008822C3"/>
    <w:rsid w:val="00883FA5"/>
    <w:rsid w:val="0088636A"/>
    <w:rsid w:val="00891089"/>
    <w:rsid w:val="00893AA1"/>
    <w:rsid w:val="00897112"/>
    <w:rsid w:val="008A73F8"/>
    <w:rsid w:val="008A7612"/>
    <w:rsid w:val="008B22A4"/>
    <w:rsid w:val="008B52A7"/>
    <w:rsid w:val="008C1259"/>
    <w:rsid w:val="008C4AC2"/>
    <w:rsid w:val="008C7781"/>
    <w:rsid w:val="008C782D"/>
    <w:rsid w:val="008C79E3"/>
    <w:rsid w:val="008D017C"/>
    <w:rsid w:val="008D0BFD"/>
    <w:rsid w:val="008D3449"/>
    <w:rsid w:val="008D427C"/>
    <w:rsid w:val="008D65BC"/>
    <w:rsid w:val="008E0407"/>
    <w:rsid w:val="008F38F0"/>
    <w:rsid w:val="008F4FFE"/>
    <w:rsid w:val="008F6DB2"/>
    <w:rsid w:val="008F7784"/>
    <w:rsid w:val="0090000A"/>
    <w:rsid w:val="0090255F"/>
    <w:rsid w:val="00902A23"/>
    <w:rsid w:val="00903097"/>
    <w:rsid w:val="00903EF1"/>
    <w:rsid w:val="00904968"/>
    <w:rsid w:val="0090715F"/>
    <w:rsid w:val="00912AE9"/>
    <w:rsid w:val="00913E29"/>
    <w:rsid w:val="00922275"/>
    <w:rsid w:val="00924716"/>
    <w:rsid w:val="00924F69"/>
    <w:rsid w:val="00926B43"/>
    <w:rsid w:val="00927286"/>
    <w:rsid w:val="00933480"/>
    <w:rsid w:val="009336DA"/>
    <w:rsid w:val="0093586A"/>
    <w:rsid w:val="0094260A"/>
    <w:rsid w:val="0094407D"/>
    <w:rsid w:val="0094605C"/>
    <w:rsid w:val="009465C3"/>
    <w:rsid w:val="009547E9"/>
    <w:rsid w:val="009556A2"/>
    <w:rsid w:val="009577E4"/>
    <w:rsid w:val="009601BC"/>
    <w:rsid w:val="00962C32"/>
    <w:rsid w:val="00962ED3"/>
    <w:rsid w:val="00965268"/>
    <w:rsid w:val="009724CD"/>
    <w:rsid w:val="00974CCB"/>
    <w:rsid w:val="00975FE5"/>
    <w:rsid w:val="00981ECC"/>
    <w:rsid w:val="0098364B"/>
    <w:rsid w:val="00983A07"/>
    <w:rsid w:val="00985880"/>
    <w:rsid w:val="0099092A"/>
    <w:rsid w:val="00996988"/>
    <w:rsid w:val="00996B14"/>
    <w:rsid w:val="009A2B4D"/>
    <w:rsid w:val="009A2B60"/>
    <w:rsid w:val="009A2D4D"/>
    <w:rsid w:val="009A2EA3"/>
    <w:rsid w:val="009A332E"/>
    <w:rsid w:val="009A3679"/>
    <w:rsid w:val="009A3762"/>
    <w:rsid w:val="009A3E44"/>
    <w:rsid w:val="009A638C"/>
    <w:rsid w:val="009A6695"/>
    <w:rsid w:val="009B106E"/>
    <w:rsid w:val="009B206D"/>
    <w:rsid w:val="009B4329"/>
    <w:rsid w:val="009B6D9C"/>
    <w:rsid w:val="009D08D1"/>
    <w:rsid w:val="009D128A"/>
    <w:rsid w:val="009D281D"/>
    <w:rsid w:val="009D4A3D"/>
    <w:rsid w:val="009D52EB"/>
    <w:rsid w:val="009D71D7"/>
    <w:rsid w:val="009E43DD"/>
    <w:rsid w:val="009E5E3E"/>
    <w:rsid w:val="009F015D"/>
    <w:rsid w:val="009F144D"/>
    <w:rsid w:val="009F1722"/>
    <w:rsid w:val="009F6202"/>
    <w:rsid w:val="009F7AF2"/>
    <w:rsid w:val="00A02DFA"/>
    <w:rsid w:val="00A031EF"/>
    <w:rsid w:val="00A03BCA"/>
    <w:rsid w:val="00A07394"/>
    <w:rsid w:val="00A10126"/>
    <w:rsid w:val="00A15B8A"/>
    <w:rsid w:val="00A16655"/>
    <w:rsid w:val="00A16FC2"/>
    <w:rsid w:val="00A17B05"/>
    <w:rsid w:val="00A2041B"/>
    <w:rsid w:val="00A20557"/>
    <w:rsid w:val="00A2136D"/>
    <w:rsid w:val="00A22A80"/>
    <w:rsid w:val="00A23C9D"/>
    <w:rsid w:val="00A25F9C"/>
    <w:rsid w:val="00A26CE8"/>
    <w:rsid w:val="00A27760"/>
    <w:rsid w:val="00A30690"/>
    <w:rsid w:val="00A46ADF"/>
    <w:rsid w:val="00A4760F"/>
    <w:rsid w:val="00A52DC1"/>
    <w:rsid w:val="00A566CC"/>
    <w:rsid w:val="00A61022"/>
    <w:rsid w:val="00A645CE"/>
    <w:rsid w:val="00A64EFE"/>
    <w:rsid w:val="00A65E69"/>
    <w:rsid w:val="00A7243A"/>
    <w:rsid w:val="00A72577"/>
    <w:rsid w:val="00A74524"/>
    <w:rsid w:val="00A749D5"/>
    <w:rsid w:val="00A758F8"/>
    <w:rsid w:val="00A76D6B"/>
    <w:rsid w:val="00A76EAC"/>
    <w:rsid w:val="00A8269F"/>
    <w:rsid w:val="00A828DD"/>
    <w:rsid w:val="00A8368F"/>
    <w:rsid w:val="00A854B1"/>
    <w:rsid w:val="00A91FA5"/>
    <w:rsid w:val="00AA1C80"/>
    <w:rsid w:val="00AA275D"/>
    <w:rsid w:val="00AA3A8B"/>
    <w:rsid w:val="00AB03BD"/>
    <w:rsid w:val="00AB3699"/>
    <w:rsid w:val="00AB709F"/>
    <w:rsid w:val="00AB75AE"/>
    <w:rsid w:val="00AB75E9"/>
    <w:rsid w:val="00AC344D"/>
    <w:rsid w:val="00AC7FC7"/>
    <w:rsid w:val="00AD017E"/>
    <w:rsid w:val="00AD087E"/>
    <w:rsid w:val="00AE0974"/>
    <w:rsid w:val="00AE0C04"/>
    <w:rsid w:val="00AE2F7D"/>
    <w:rsid w:val="00AE6A63"/>
    <w:rsid w:val="00AE76F9"/>
    <w:rsid w:val="00AF1943"/>
    <w:rsid w:val="00AF41E1"/>
    <w:rsid w:val="00AF4AA0"/>
    <w:rsid w:val="00AF79D3"/>
    <w:rsid w:val="00AF7CB5"/>
    <w:rsid w:val="00B02B9F"/>
    <w:rsid w:val="00B03CBF"/>
    <w:rsid w:val="00B03DE8"/>
    <w:rsid w:val="00B065E8"/>
    <w:rsid w:val="00B068CF"/>
    <w:rsid w:val="00B076CC"/>
    <w:rsid w:val="00B12AA7"/>
    <w:rsid w:val="00B13143"/>
    <w:rsid w:val="00B13305"/>
    <w:rsid w:val="00B148D1"/>
    <w:rsid w:val="00B228D9"/>
    <w:rsid w:val="00B245C4"/>
    <w:rsid w:val="00B25CF1"/>
    <w:rsid w:val="00B31464"/>
    <w:rsid w:val="00B322A3"/>
    <w:rsid w:val="00B324C0"/>
    <w:rsid w:val="00B34CD7"/>
    <w:rsid w:val="00B37296"/>
    <w:rsid w:val="00B43DF7"/>
    <w:rsid w:val="00B5201E"/>
    <w:rsid w:val="00B5483E"/>
    <w:rsid w:val="00B5546B"/>
    <w:rsid w:val="00B565F3"/>
    <w:rsid w:val="00B567A5"/>
    <w:rsid w:val="00B573EC"/>
    <w:rsid w:val="00B574A9"/>
    <w:rsid w:val="00B57AAB"/>
    <w:rsid w:val="00B6144C"/>
    <w:rsid w:val="00B61E79"/>
    <w:rsid w:val="00B6290D"/>
    <w:rsid w:val="00B62B82"/>
    <w:rsid w:val="00B62B8F"/>
    <w:rsid w:val="00B62EAB"/>
    <w:rsid w:val="00B6381A"/>
    <w:rsid w:val="00B660E9"/>
    <w:rsid w:val="00B673D3"/>
    <w:rsid w:val="00B71301"/>
    <w:rsid w:val="00B71548"/>
    <w:rsid w:val="00B740D7"/>
    <w:rsid w:val="00B77F4D"/>
    <w:rsid w:val="00B82AC3"/>
    <w:rsid w:val="00B85CC4"/>
    <w:rsid w:val="00B86301"/>
    <w:rsid w:val="00B910AE"/>
    <w:rsid w:val="00B92CCB"/>
    <w:rsid w:val="00B96B48"/>
    <w:rsid w:val="00B96E69"/>
    <w:rsid w:val="00BA5C3D"/>
    <w:rsid w:val="00BA5CD1"/>
    <w:rsid w:val="00BB0453"/>
    <w:rsid w:val="00BB12DC"/>
    <w:rsid w:val="00BB3A70"/>
    <w:rsid w:val="00BB5041"/>
    <w:rsid w:val="00BB66A0"/>
    <w:rsid w:val="00BB6F83"/>
    <w:rsid w:val="00BB7709"/>
    <w:rsid w:val="00BC2067"/>
    <w:rsid w:val="00BC2A32"/>
    <w:rsid w:val="00BC3BC3"/>
    <w:rsid w:val="00BC4B97"/>
    <w:rsid w:val="00BD07E1"/>
    <w:rsid w:val="00BD6634"/>
    <w:rsid w:val="00BE0BA2"/>
    <w:rsid w:val="00BE22DA"/>
    <w:rsid w:val="00BE2491"/>
    <w:rsid w:val="00BE49B1"/>
    <w:rsid w:val="00BF2CDD"/>
    <w:rsid w:val="00BF31E9"/>
    <w:rsid w:val="00BF5421"/>
    <w:rsid w:val="00BF57E9"/>
    <w:rsid w:val="00BF731A"/>
    <w:rsid w:val="00BF7812"/>
    <w:rsid w:val="00C00D65"/>
    <w:rsid w:val="00C031C2"/>
    <w:rsid w:val="00C0403A"/>
    <w:rsid w:val="00C056A8"/>
    <w:rsid w:val="00C056C2"/>
    <w:rsid w:val="00C10699"/>
    <w:rsid w:val="00C134EB"/>
    <w:rsid w:val="00C148F7"/>
    <w:rsid w:val="00C16650"/>
    <w:rsid w:val="00C17F34"/>
    <w:rsid w:val="00C2122B"/>
    <w:rsid w:val="00C2273D"/>
    <w:rsid w:val="00C25F21"/>
    <w:rsid w:val="00C2793C"/>
    <w:rsid w:val="00C31236"/>
    <w:rsid w:val="00C31751"/>
    <w:rsid w:val="00C33F0F"/>
    <w:rsid w:val="00C33FF7"/>
    <w:rsid w:val="00C34206"/>
    <w:rsid w:val="00C407B9"/>
    <w:rsid w:val="00C41A0C"/>
    <w:rsid w:val="00C43F1A"/>
    <w:rsid w:val="00C44A65"/>
    <w:rsid w:val="00C46DBC"/>
    <w:rsid w:val="00C4787A"/>
    <w:rsid w:val="00C51116"/>
    <w:rsid w:val="00C5305D"/>
    <w:rsid w:val="00C536B9"/>
    <w:rsid w:val="00C5436D"/>
    <w:rsid w:val="00C56808"/>
    <w:rsid w:val="00C56DA2"/>
    <w:rsid w:val="00C66708"/>
    <w:rsid w:val="00C72E57"/>
    <w:rsid w:val="00C730D7"/>
    <w:rsid w:val="00C81CF0"/>
    <w:rsid w:val="00C83951"/>
    <w:rsid w:val="00C83A26"/>
    <w:rsid w:val="00C84739"/>
    <w:rsid w:val="00C872C1"/>
    <w:rsid w:val="00C872EF"/>
    <w:rsid w:val="00C901EA"/>
    <w:rsid w:val="00C9062D"/>
    <w:rsid w:val="00C90F5F"/>
    <w:rsid w:val="00C91854"/>
    <w:rsid w:val="00C93C37"/>
    <w:rsid w:val="00CA2185"/>
    <w:rsid w:val="00CA2486"/>
    <w:rsid w:val="00CA2B89"/>
    <w:rsid w:val="00CA55F9"/>
    <w:rsid w:val="00CA5A90"/>
    <w:rsid w:val="00CA656D"/>
    <w:rsid w:val="00CA7A75"/>
    <w:rsid w:val="00CA7B8B"/>
    <w:rsid w:val="00CB032A"/>
    <w:rsid w:val="00CB0862"/>
    <w:rsid w:val="00CB5DB6"/>
    <w:rsid w:val="00CC0216"/>
    <w:rsid w:val="00CC23FD"/>
    <w:rsid w:val="00CC4A7E"/>
    <w:rsid w:val="00CC4E27"/>
    <w:rsid w:val="00CC6907"/>
    <w:rsid w:val="00CC6D01"/>
    <w:rsid w:val="00CD08B6"/>
    <w:rsid w:val="00CD0FFF"/>
    <w:rsid w:val="00CD5887"/>
    <w:rsid w:val="00CD5CE4"/>
    <w:rsid w:val="00CE0EC0"/>
    <w:rsid w:val="00CE476B"/>
    <w:rsid w:val="00CE554C"/>
    <w:rsid w:val="00CE64E9"/>
    <w:rsid w:val="00CE6A90"/>
    <w:rsid w:val="00CE78BA"/>
    <w:rsid w:val="00CF0A4A"/>
    <w:rsid w:val="00CF18A5"/>
    <w:rsid w:val="00CF4C13"/>
    <w:rsid w:val="00CF5114"/>
    <w:rsid w:val="00D00E5C"/>
    <w:rsid w:val="00D02C4A"/>
    <w:rsid w:val="00D0763D"/>
    <w:rsid w:val="00D14195"/>
    <w:rsid w:val="00D16ED1"/>
    <w:rsid w:val="00D17BB7"/>
    <w:rsid w:val="00D17DB3"/>
    <w:rsid w:val="00D20278"/>
    <w:rsid w:val="00D20D1C"/>
    <w:rsid w:val="00D2159A"/>
    <w:rsid w:val="00D216B8"/>
    <w:rsid w:val="00D26422"/>
    <w:rsid w:val="00D33BEB"/>
    <w:rsid w:val="00D34A79"/>
    <w:rsid w:val="00D41440"/>
    <w:rsid w:val="00D42889"/>
    <w:rsid w:val="00D446F5"/>
    <w:rsid w:val="00D50B4A"/>
    <w:rsid w:val="00D51D2E"/>
    <w:rsid w:val="00D526C1"/>
    <w:rsid w:val="00D53B41"/>
    <w:rsid w:val="00D57545"/>
    <w:rsid w:val="00D578D2"/>
    <w:rsid w:val="00D60835"/>
    <w:rsid w:val="00D60EED"/>
    <w:rsid w:val="00D61E85"/>
    <w:rsid w:val="00D61E8A"/>
    <w:rsid w:val="00D63989"/>
    <w:rsid w:val="00D73213"/>
    <w:rsid w:val="00D73B13"/>
    <w:rsid w:val="00D740B7"/>
    <w:rsid w:val="00D750B4"/>
    <w:rsid w:val="00D81C7C"/>
    <w:rsid w:val="00D86100"/>
    <w:rsid w:val="00D91799"/>
    <w:rsid w:val="00D96769"/>
    <w:rsid w:val="00D968FD"/>
    <w:rsid w:val="00DA22A3"/>
    <w:rsid w:val="00DA2AD8"/>
    <w:rsid w:val="00DA737C"/>
    <w:rsid w:val="00DB085C"/>
    <w:rsid w:val="00DB1979"/>
    <w:rsid w:val="00DB34E8"/>
    <w:rsid w:val="00DB6461"/>
    <w:rsid w:val="00DB67EC"/>
    <w:rsid w:val="00DB7B45"/>
    <w:rsid w:val="00DD1827"/>
    <w:rsid w:val="00DD2A26"/>
    <w:rsid w:val="00DD6408"/>
    <w:rsid w:val="00DE00C8"/>
    <w:rsid w:val="00DE096E"/>
    <w:rsid w:val="00DE122E"/>
    <w:rsid w:val="00DE228F"/>
    <w:rsid w:val="00DE34FD"/>
    <w:rsid w:val="00DE72A2"/>
    <w:rsid w:val="00DF015C"/>
    <w:rsid w:val="00DF0A95"/>
    <w:rsid w:val="00DF2F67"/>
    <w:rsid w:val="00DF479F"/>
    <w:rsid w:val="00DF62DF"/>
    <w:rsid w:val="00DF68D6"/>
    <w:rsid w:val="00DF6FA7"/>
    <w:rsid w:val="00E0026E"/>
    <w:rsid w:val="00E01539"/>
    <w:rsid w:val="00E02F6C"/>
    <w:rsid w:val="00E03DF7"/>
    <w:rsid w:val="00E05F48"/>
    <w:rsid w:val="00E10325"/>
    <w:rsid w:val="00E10FDA"/>
    <w:rsid w:val="00E1202C"/>
    <w:rsid w:val="00E12F6D"/>
    <w:rsid w:val="00E22847"/>
    <w:rsid w:val="00E2347A"/>
    <w:rsid w:val="00E260C7"/>
    <w:rsid w:val="00E3541E"/>
    <w:rsid w:val="00E36E15"/>
    <w:rsid w:val="00E37FC2"/>
    <w:rsid w:val="00E43962"/>
    <w:rsid w:val="00E52BC6"/>
    <w:rsid w:val="00E53C3D"/>
    <w:rsid w:val="00E54FF4"/>
    <w:rsid w:val="00E562CE"/>
    <w:rsid w:val="00E652FD"/>
    <w:rsid w:val="00E65828"/>
    <w:rsid w:val="00E73EEF"/>
    <w:rsid w:val="00E74A62"/>
    <w:rsid w:val="00E7679F"/>
    <w:rsid w:val="00E83332"/>
    <w:rsid w:val="00E84FAE"/>
    <w:rsid w:val="00E871D3"/>
    <w:rsid w:val="00E91A88"/>
    <w:rsid w:val="00E91BEC"/>
    <w:rsid w:val="00E92DBE"/>
    <w:rsid w:val="00E94D25"/>
    <w:rsid w:val="00E97453"/>
    <w:rsid w:val="00EA02C5"/>
    <w:rsid w:val="00EA0463"/>
    <w:rsid w:val="00EA0B35"/>
    <w:rsid w:val="00EA0D8A"/>
    <w:rsid w:val="00EA73EA"/>
    <w:rsid w:val="00EA7511"/>
    <w:rsid w:val="00EB025C"/>
    <w:rsid w:val="00EB11A6"/>
    <w:rsid w:val="00EB1233"/>
    <w:rsid w:val="00EB41FC"/>
    <w:rsid w:val="00EB678A"/>
    <w:rsid w:val="00EC2E09"/>
    <w:rsid w:val="00EC4A43"/>
    <w:rsid w:val="00EC568F"/>
    <w:rsid w:val="00ED0245"/>
    <w:rsid w:val="00ED3C09"/>
    <w:rsid w:val="00ED3E19"/>
    <w:rsid w:val="00ED492D"/>
    <w:rsid w:val="00ED5090"/>
    <w:rsid w:val="00EE2671"/>
    <w:rsid w:val="00EE49E3"/>
    <w:rsid w:val="00EE6D96"/>
    <w:rsid w:val="00EE6E94"/>
    <w:rsid w:val="00EF1A14"/>
    <w:rsid w:val="00EF1CEB"/>
    <w:rsid w:val="00EF5461"/>
    <w:rsid w:val="00EF5C92"/>
    <w:rsid w:val="00EF79C3"/>
    <w:rsid w:val="00F042E7"/>
    <w:rsid w:val="00F04481"/>
    <w:rsid w:val="00F13861"/>
    <w:rsid w:val="00F14CFA"/>
    <w:rsid w:val="00F169D0"/>
    <w:rsid w:val="00F22BB4"/>
    <w:rsid w:val="00F234C6"/>
    <w:rsid w:val="00F27ECA"/>
    <w:rsid w:val="00F32649"/>
    <w:rsid w:val="00F41910"/>
    <w:rsid w:val="00F42A14"/>
    <w:rsid w:val="00F47487"/>
    <w:rsid w:val="00F505D3"/>
    <w:rsid w:val="00F54B20"/>
    <w:rsid w:val="00F56753"/>
    <w:rsid w:val="00F5726D"/>
    <w:rsid w:val="00F600EA"/>
    <w:rsid w:val="00F64B58"/>
    <w:rsid w:val="00F64D12"/>
    <w:rsid w:val="00F6596D"/>
    <w:rsid w:val="00F676C2"/>
    <w:rsid w:val="00F70181"/>
    <w:rsid w:val="00F703FB"/>
    <w:rsid w:val="00F72EE2"/>
    <w:rsid w:val="00F73369"/>
    <w:rsid w:val="00F75CEA"/>
    <w:rsid w:val="00F7708A"/>
    <w:rsid w:val="00F773F6"/>
    <w:rsid w:val="00F83183"/>
    <w:rsid w:val="00F83B84"/>
    <w:rsid w:val="00F84C2F"/>
    <w:rsid w:val="00F857F4"/>
    <w:rsid w:val="00F90920"/>
    <w:rsid w:val="00F9255B"/>
    <w:rsid w:val="00F963C2"/>
    <w:rsid w:val="00F96D02"/>
    <w:rsid w:val="00FA0218"/>
    <w:rsid w:val="00FB3C04"/>
    <w:rsid w:val="00FB6E32"/>
    <w:rsid w:val="00FB7171"/>
    <w:rsid w:val="00FC3921"/>
    <w:rsid w:val="00FC4ED1"/>
    <w:rsid w:val="00FD0554"/>
    <w:rsid w:val="00FD29C1"/>
    <w:rsid w:val="00FD2C94"/>
    <w:rsid w:val="00FD43B7"/>
    <w:rsid w:val="00FD4A5A"/>
    <w:rsid w:val="00FD6A26"/>
    <w:rsid w:val="00FD6D0A"/>
    <w:rsid w:val="00FE0808"/>
    <w:rsid w:val="00FE2137"/>
    <w:rsid w:val="00FE23C8"/>
    <w:rsid w:val="00FE4CD3"/>
    <w:rsid w:val="00FE517B"/>
    <w:rsid w:val="00FE566D"/>
    <w:rsid w:val="00FE7346"/>
    <w:rsid w:val="00FE776F"/>
    <w:rsid w:val="00FF1091"/>
    <w:rsid w:val="00FF3155"/>
    <w:rsid w:val="00FF3C9F"/>
    <w:rsid w:val="00FF5911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C6B63"/>
  <w15:docId w15:val="{9543AC88-CC8A-44E7-BE5D-61F3CF26B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C13"/>
  </w:style>
  <w:style w:type="paragraph" w:styleId="Heading1">
    <w:name w:val="heading 1"/>
    <w:basedOn w:val="Normal"/>
    <w:next w:val="Normal"/>
    <w:link w:val="Heading1Char"/>
    <w:uiPriority w:val="9"/>
    <w:qFormat/>
    <w:rsid w:val="00F13861"/>
    <w:pPr>
      <w:keepNext/>
      <w:keepLines/>
      <w:pBdr>
        <w:bottom w:val="single" w:sz="4" w:space="1" w:color="007CB0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05C83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3861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05C83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386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861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861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861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861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861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861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54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106"/>
  </w:style>
  <w:style w:type="paragraph" w:styleId="Footer">
    <w:name w:val="footer"/>
    <w:basedOn w:val="Normal"/>
    <w:link w:val="FooterChar"/>
    <w:uiPriority w:val="99"/>
    <w:unhideWhenUsed/>
    <w:rsid w:val="00454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106"/>
  </w:style>
  <w:style w:type="paragraph" w:styleId="BalloonText">
    <w:name w:val="Balloon Text"/>
    <w:basedOn w:val="Normal"/>
    <w:link w:val="BalloonTextChar"/>
    <w:uiPriority w:val="99"/>
    <w:semiHidden/>
    <w:unhideWhenUsed/>
    <w:rsid w:val="00454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106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386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13861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ListParagraph">
    <w:name w:val="List Paragraph"/>
    <w:basedOn w:val="Normal"/>
    <w:uiPriority w:val="34"/>
    <w:qFormat/>
    <w:rsid w:val="00EF1A1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13861"/>
    <w:rPr>
      <w:rFonts w:asciiTheme="majorHAnsi" w:eastAsiaTheme="majorEastAsia" w:hAnsiTheme="majorHAnsi" w:cstheme="majorBidi"/>
      <w:color w:val="005C83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3861"/>
    <w:rPr>
      <w:rFonts w:asciiTheme="majorHAnsi" w:eastAsiaTheme="majorEastAsia" w:hAnsiTheme="majorHAnsi" w:cstheme="majorBidi"/>
      <w:color w:val="005C83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3861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861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861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861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861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861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861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13861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1386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5C83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F13861"/>
    <w:rPr>
      <w:rFonts w:asciiTheme="majorHAnsi" w:eastAsiaTheme="majorEastAsia" w:hAnsiTheme="majorHAnsi" w:cstheme="majorBidi"/>
      <w:color w:val="005C83" w:themeColor="accent1" w:themeShade="BF"/>
      <w:spacing w:val="-7"/>
      <w:sz w:val="80"/>
      <w:szCs w:val="80"/>
    </w:rPr>
  </w:style>
  <w:style w:type="character" w:styleId="Strong">
    <w:name w:val="Strong"/>
    <w:basedOn w:val="DefaultParagraphFont"/>
    <w:uiPriority w:val="22"/>
    <w:qFormat/>
    <w:rsid w:val="00F13861"/>
    <w:rPr>
      <w:b/>
      <w:bCs/>
    </w:rPr>
  </w:style>
  <w:style w:type="character" w:styleId="Emphasis">
    <w:name w:val="Emphasis"/>
    <w:basedOn w:val="DefaultParagraphFont"/>
    <w:uiPriority w:val="20"/>
    <w:qFormat/>
    <w:rsid w:val="00F13861"/>
    <w:rPr>
      <w:i/>
      <w:iCs/>
    </w:rPr>
  </w:style>
  <w:style w:type="paragraph" w:styleId="NoSpacing">
    <w:name w:val="No Spacing"/>
    <w:uiPriority w:val="1"/>
    <w:qFormat/>
    <w:rsid w:val="00F1386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13861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1386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3861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007CB0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3861"/>
    <w:rPr>
      <w:rFonts w:asciiTheme="majorHAnsi" w:eastAsiaTheme="majorEastAsia" w:hAnsiTheme="majorHAnsi" w:cstheme="majorBidi"/>
      <w:color w:val="007CB0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F13861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F1386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F13861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F13861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F1386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3861"/>
    <w:pPr>
      <w:outlineLvl w:val="9"/>
    </w:pPr>
  </w:style>
  <w:style w:type="table" w:styleId="TableGrid">
    <w:name w:val="Table Grid"/>
    <w:basedOn w:val="TableNormal"/>
    <w:uiPriority w:val="39"/>
    <w:rsid w:val="002E2992"/>
    <w:pPr>
      <w:spacing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7D93"/>
    <w:rPr>
      <w:color w:val="007CB0" w:themeColor="hyperlink"/>
      <w:u w:val="single"/>
    </w:rPr>
  </w:style>
  <w:style w:type="paragraph" w:styleId="BodyText">
    <w:name w:val="Body Text"/>
    <w:basedOn w:val="Normal"/>
    <w:link w:val="BodyTextChar"/>
    <w:rsid w:val="006C2DB1"/>
    <w:pPr>
      <w:tabs>
        <w:tab w:val="left" w:pos="720"/>
      </w:tabs>
      <w:spacing w:before="120" w:line="240" w:lineRule="auto"/>
      <w:ind w:left="360"/>
    </w:pPr>
    <w:rPr>
      <w:rFonts w:ascii="Arial" w:eastAsia="Times New Roman" w:hAnsi="Arial" w:cs="Times New Roman"/>
      <w:snapToGrid w:val="0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6C2DB1"/>
    <w:rPr>
      <w:rFonts w:ascii="Arial" w:eastAsia="Times New Roman" w:hAnsi="Arial" w:cs="Times New Roman"/>
      <w:snapToGrid w:val="0"/>
      <w:sz w:val="20"/>
      <w:szCs w:val="24"/>
    </w:rPr>
  </w:style>
  <w:style w:type="paragraph" w:customStyle="1" w:styleId="Heading2top">
    <w:name w:val="Heading 2 top"/>
    <w:basedOn w:val="Heading2"/>
    <w:rsid w:val="00DA737C"/>
    <w:pPr>
      <w:keepLines w:val="0"/>
      <w:pageBreakBefore/>
      <w:pBdr>
        <w:top w:val="thinThickSmallGap" w:sz="18" w:space="1" w:color="000000"/>
      </w:pBdr>
      <w:spacing w:before="360" w:after="120"/>
    </w:pPr>
    <w:rPr>
      <w:rFonts w:ascii="Arial" w:eastAsia="Times New Roman" w:hAnsi="Arial" w:cs="Times New Roman"/>
      <w:b/>
      <w:noProof/>
      <w:snapToGrid w:val="0"/>
      <w:color w:val="000000"/>
      <w:sz w:val="24"/>
      <w:szCs w:val="20"/>
    </w:rPr>
  </w:style>
  <w:style w:type="paragraph" w:customStyle="1" w:styleId="CellHeading">
    <w:name w:val="CellHeading"/>
    <w:basedOn w:val="Normal"/>
    <w:autoRedefine/>
    <w:rsid w:val="00DA737C"/>
    <w:p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Arial" w:eastAsia="Times New Roman" w:hAnsi="Arial" w:cs="Times New Roman"/>
      <w:b/>
      <w:smallCaps/>
      <w:noProof/>
      <w:snapToGrid w:val="0"/>
      <w:color w:val="FFFFFF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A19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19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19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19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1901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42A1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92031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8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81C7C"/>
  </w:style>
  <w:style w:type="character" w:customStyle="1" w:styleId="eop">
    <w:name w:val="eop"/>
    <w:basedOn w:val="DefaultParagraphFont"/>
    <w:rsid w:val="00D81C7C"/>
  </w:style>
  <w:style w:type="table" w:styleId="ListTable3-Accent1">
    <w:name w:val="List Table 3 Accent 1"/>
    <w:basedOn w:val="TableNormal"/>
    <w:uiPriority w:val="48"/>
    <w:rsid w:val="00CA5A90"/>
    <w:pPr>
      <w:spacing w:after="0" w:line="240" w:lineRule="auto"/>
    </w:pPr>
    <w:tblPr>
      <w:tblStyleRowBandSize w:val="1"/>
      <w:tblStyleColBandSize w:val="1"/>
      <w:tblBorders>
        <w:top w:val="single" w:sz="4" w:space="0" w:color="007CB0" w:themeColor="accent1"/>
        <w:left w:val="single" w:sz="4" w:space="0" w:color="007CB0" w:themeColor="accent1"/>
        <w:bottom w:val="single" w:sz="4" w:space="0" w:color="007CB0" w:themeColor="accent1"/>
        <w:right w:val="single" w:sz="4" w:space="0" w:color="007CB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CB0" w:themeFill="accent1"/>
      </w:tcPr>
    </w:tblStylePr>
    <w:tblStylePr w:type="lastRow">
      <w:rPr>
        <w:b/>
        <w:bCs/>
      </w:rPr>
      <w:tblPr/>
      <w:tcPr>
        <w:tcBorders>
          <w:top w:val="double" w:sz="4" w:space="0" w:color="007CB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CB0" w:themeColor="accent1"/>
          <w:right w:val="single" w:sz="4" w:space="0" w:color="007CB0" w:themeColor="accent1"/>
        </w:tcBorders>
      </w:tcPr>
    </w:tblStylePr>
    <w:tblStylePr w:type="band1Horz">
      <w:tblPr/>
      <w:tcPr>
        <w:tcBorders>
          <w:top w:val="single" w:sz="4" w:space="0" w:color="007CB0" w:themeColor="accent1"/>
          <w:bottom w:val="single" w:sz="4" w:space="0" w:color="007CB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CB0" w:themeColor="accent1"/>
          <w:left w:val="nil"/>
        </w:tcBorders>
      </w:tcPr>
    </w:tblStylePr>
    <w:tblStylePr w:type="swCell">
      <w:tblPr/>
      <w:tcPr>
        <w:tcBorders>
          <w:top w:val="double" w:sz="4" w:space="0" w:color="007CB0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7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8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2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8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41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448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80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67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69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3670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4389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2507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277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208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42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17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7972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8406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195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9047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28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9448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ebra.com/suppor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hy\AppData\Local\Temp\Temp2_Letterhead%20%20Stylized%20Word%20Templates%20(003).zip\Stylized%20Word%20Templates\StylizedWordTemplate_General\StylizedWordTemplate2015_blue.dotx" TargetMode="External"/></Relationships>
</file>

<file path=word/theme/theme1.xml><?xml version="1.0" encoding="utf-8"?>
<a:theme xmlns:a="http://schemas.openxmlformats.org/drawingml/2006/main" name="Office Theme">
  <a:themeElements>
    <a:clrScheme name="Custom 15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7CB0"/>
      </a:accent1>
      <a:accent2>
        <a:srgbClr val="ED1C24"/>
      </a:accent2>
      <a:accent3>
        <a:srgbClr val="A5A5A5"/>
      </a:accent3>
      <a:accent4>
        <a:srgbClr val="FFD200"/>
      </a:accent4>
      <a:accent5>
        <a:srgbClr val="E7E6E6"/>
      </a:accent5>
      <a:accent6>
        <a:srgbClr val="E7E6E6"/>
      </a:accent6>
      <a:hlink>
        <a:srgbClr val="007CB0"/>
      </a:hlink>
      <a:folHlink>
        <a:srgbClr val="007CB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FCB2D5F1B35B49BC3BEB0A37102DC1" ma:contentTypeVersion="7" ma:contentTypeDescription="Create a new document." ma:contentTypeScope="" ma:versionID="80b0c346f3db2cb4518886122b132301">
  <xsd:schema xmlns:xsd="http://www.w3.org/2001/XMLSchema" xmlns:xs="http://www.w3.org/2001/XMLSchema" xmlns:p="http://schemas.microsoft.com/office/2006/metadata/properties" xmlns:ns2="783ddd75-62bf-430e-9d33-f93c8c9ba851" xmlns:ns3="f2804646-0c42-48e6-b1fb-62ad9faf6b9b" targetNamespace="http://schemas.microsoft.com/office/2006/metadata/properties" ma:root="true" ma:fieldsID="c2911008c876fd16cc0f06bdd2b8dd2b" ns2:_="" ns3:_="">
    <xsd:import namespace="783ddd75-62bf-430e-9d33-f93c8c9ba851"/>
    <xsd:import namespace="f2804646-0c42-48e6-b1fb-62ad9faf6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3ddd75-62bf-430e-9d33-f93c8c9ba8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4646-0c42-48e6-b1fb-62ad9faf6b9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E8D587-10DD-414F-BE05-0BA64692D0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37DEB1-F5E6-45C7-9F80-C4DA652CA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3ddd75-62bf-430e-9d33-f93c8c9ba851"/>
    <ds:schemaRef ds:uri="f2804646-0c42-48e6-b1fb-62ad9faf6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362A2B-8638-48FF-B7E5-5AA9386FBB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F9918-77F4-4FF9-8BCA-7ADBE4B810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StylizedWordTemplate2015_blue.dotx</Template>
  <TotalTime>39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Zebra Technologies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Kathy Houchin</dc:creator>
  <cp:lastModifiedBy>Ramamoorthy, Suresh</cp:lastModifiedBy>
  <cp:revision>37</cp:revision>
  <cp:lastPrinted>2016-02-03T21:38:00Z</cp:lastPrinted>
  <dcterms:created xsi:type="dcterms:W3CDTF">2020-08-05T05:29:00Z</dcterms:created>
  <dcterms:modified xsi:type="dcterms:W3CDTF">2020-08-05T08:48:00Z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0x0101001DFCB2D5F1B35B49BC3BEB0A37102DC1</vt:lpwstr>
  </property>
</Properties>
</file>